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3229AA" w14:textId="6C9A15A7" w:rsidR="001200B7" w:rsidRPr="001F20D1" w:rsidRDefault="006342AA" w:rsidP="001200B7">
      <w:pPr>
        <w:spacing w:line="23" w:lineRule="atLeast"/>
      </w:pPr>
      <w:bookmarkStart w:id="0" w:name="scroll-bookmark-1"/>
      <w:bookmarkStart w:id="1" w:name="1"/>
      <w:bookmarkStart w:id="2" w:name="_GoBack"/>
      <w:bookmarkEnd w:id="0"/>
      <w:bookmarkEnd w:id="2"/>
      <w:r w:rsidRPr="001F20D1">
        <w:rPr>
          <w:noProof/>
        </w:rPr>
        <w:drawing>
          <wp:inline distT="0" distB="0" distL="0" distR="0" wp14:anchorId="40AA9EE9" wp14:editId="1360333B">
            <wp:extent cx="1476375" cy="1047750"/>
            <wp:effectExtent l="0" t="0" r="0" b="0"/>
            <wp:docPr id="1" name="Рисунок 1" descr="C:\Users\shevlyakov\Downloads\Telegram Desktop\ЕБП. Логотип горизонтал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shevlyakov\Downloads\Telegram Desktop\ЕБП. Логотип горизонталь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51BF9" w14:textId="77777777" w:rsidR="001200B7" w:rsidRPr="001F20D1" w:rsidRDefault="001200B7" w:rsidP="001200B7">
      <w:pPr>
        <w:spacing w:line="23" w:lineRule="atLeast"/>
      </w:pPr>
    </w:p>
    <w:p w14:paraId="1CBF08A9" w14:textId="77777777" w:rsidR="001200B7" w:rsidRPr="001F20D1" w:rsidRDefault="001200B7" w:rsidP="001200B7">
      <w:pPr>
        <w:spacing w:line="23" w:lineRule="atLeast"/>
      </w:pPr>
    </w:p>
    <w:p w14:paraId="67BBEFC4" w14:textId="77777777" w:rsidR="001200B7" w:rsidRPr="001F20D1" w:rsidRDefault="001200B7" w:rsidP="001200B7">
      <w:pPr>
        <w:spacing w:line="23" w:lineRule="atLeast"/>
      </w:pPr>
    </w:p>
    <w:p w14:paraId="2FEA3122" w14:textId="77777777" w:rsidR="001200B7" w:rsidRPr="001F20D1" w:rsidRDefault="001200B7" w:rsidP="001200B7">
      <w:pPr>
        <w:spacing w:line="23" w:lineRule="atLeast"/>
      </w:pPr>
    </w:p>
    <w:p w14:paraId="466BB3A7" w14:textId="77777777" w:rsidR="001200B7" w:rsidRPr="001F20D1" w:rsidRDefault="001200B7" w:rsidP="001200B7">
      <w:pPr>
        <w:spacing w:line="23" w:lineRule="atLeast"/>
      </w:pPr>
    </w:p>
    <w:p w14:paraId="2CD7E064" w14:textId="77777777" w:rsidR="001200B7" w:rsidRPr="001F20D1" w:rsidRDefault="001200B7" w:rsidP="001200B7">
      <w:pPr>
        <w:spacing w:line="23" w:lineRule="atLeast"/>
      </w:pPr>
    </w:p>
    <w:p w14:paraId="70C8242F" w14:textId="77777777" w:rsidR="001200B7" w:rsidRPr="001F20D1" w:rsidRDefault="001200B7" w:rsidP="001200B7">
      <w:pPr>
        <w:spacing w:line="23" w:lineRule="atLeast"/>
      </w:pPr>
    </w:p>
    <w:p w14:paraId="49210055" w14:textId="77777777" w:rsidR="001200B7" w:rsidRPr="001F20D1" w:rsidRDefault="001200B7" w:rsidP="001200B7">
      <w:pPr>
        <w:spacing w:line="23" w:lineRule="atLeast"/>
      </w:pPr>
    </w:p>
    <w:p w14:paraId="12168E08" w14:textId="5070CC8E" w:rsidR="001200B7" w:rsidRPr="001F20D1" w:rsidRDefault="001200B7" w:rsidP="001200B7">
      <w:pPr>
        <w:suppressAutoHyphens/>
        <w:spacing w:before="240" w:after="240" w:line="23" w:lineRule="atLeast"/>
        <w:ind w:right="-292"/>
        <w:contextualSpacing/>
        <w:jc w:val="center"/>
        <w:rPr>
          <w:b/>
          <w:sz w:val="36"/>
          <w:szCs w:val="36"/>
        </w:rPr>
      </w:pPr>
      <w:r w:rsidRPr="001F20D1">
        <w:rPr>
          <w:b/>
          <w:sz w:val="36"/>
          <w:szCs w:val="36"/>
        </w:rPr>
        <w:t>Государственная</w:t>
      </w:r>
      <w:r w:rsidR="00385808" w:rsidRPr="001F20D1">
        <w:rPr>
          <w:b/>
          <w:sz w:val="36"/>
          <w:szCs w:val="36"/>
        </w:rPr>
        <w:t xml:space="preserve"> </w:t>
      </w:r>
      <w:r w:rsidRPr="001F20D1">
        <w:rPr>
          <w:b/>
          <w:sz w:val="36"/>
          <w:szCs w:val="36"/>
        </w:rPr>
        <w:t>интегрированная</w:t>
      </w:r>
      <w:r w:rsidR="00385808" w:rsidRPr="001F20D1">
        <w:rPr>
          <w:b/>
          <w:sz w:val="36"/>
          <w:szCs w:val="36"/>
        </w:rPr>
        <w:t xml:space="preserve"> </w:t>
      </w:r>
      <w:r w:rsidRPr="001F20D1">
        <w:rPr>
          <w:b/>
          <w:sz w:val="36"/>
          <w:szCs w:val="36"/>
        </w:rPr>
        <w:t>информационная</w:t>
      </w:r>
      <w:r w:rsidR="00385808" w:rsidRPr="001F20D1">
        <w:rPr>
          <w:b/>
          <w:sz w:val="36"/>
          <w:szCs w:val="36"/>
        </w:rPr>
        <w:t xml:space="preserve"> </w:t>
      </w:r>
      <w:r w:rsidRPr="001F20D1">
        <w:rPr>
          <w:b/>
          <w:sz w:val="36"/>
          <w:szCs w:val="36"/>
        </w:rPr>
        <w:t>система</w:t>
      </w:r>
      <w:r w:rsidR="00385808" w:rsidRPr="001F20D1">
        <w:rPr>
          <w:b/>
          <w:sz w:val="36"/>
          <w:szCs w:val="36"/>
        </w:rPr>
        <w:t xml:space="preserve"> </w:t>
      </w:r>
      <w:r w:rsidRPr="001F20D1">
        <w:rPr>
          <w:b/>
          <w:sz w:val="36"/>
          <w:szCs w:val="36"/>
        </w:rPr>
        <w:t>управления</w:t>
      </w:r>
      <w:r w:rsidR="00385808" w:rsidRPr="001F20D1">
        <w:rPr>
          <w:b/>
          <w:sz w:val="36"/>
          <w:szCs w:val="36"/>
        </w:rPr>
        <w:t xml:space="preserve"> </w:t>
      </w:r>
      <w:r w:rsidRPr="001F20D1">
        <w:rPr>
          <w:b/>
          <w:sz w:val="36"/>
          <w:szCs w:val="36"/>
        </w:rPr>
        <w:t>общественными</w:t>
      </w:r>
      <w:r w:rsidR="00385808" w:rsidRPr="001F20D1">
        <w:rPr>
          <w:b/>
          <w:sz w:val="36"/>
          <w:szCs w:val="36"/>
        </w:rPr>
        <w:t xml:space="preserve"> </w:t>
      </w:r>
      <w:r w:rsidRPr="001F20D1">
        <w:rPr>
          <w:b/>
          <w:sz w:val="36"/>
          <w:szCs w:val="36"/>
        </w:rPr>
        <w:t>финансами</w:t>
      </w:r>
      <w:r w:rsidR="00385808" w:rsidRPr="001F20D1">
        <w:rPr>
          <w:b/>
          <w:sz w:val="36"/>
          <w:szCs w:val="36"/>
        </w:rPr>
        <w:t xml:space="preserve"> </w:t>
      </w:r>
      <w:r w:rsidR="002708F7" w:rsidRPr="001F20D1">
        <w:rPr>
          <w:b/>
          <w:sz w:val="36"/>
          <w:szCs w:val="36"/>
        </w:rPr>
        <w:t>«</w:t>
      </w:r>
      <w:r w:rsidRPr="001F20D1">
        <w:rPr>
          <w:b/>
          <w:sz w:val="36"/>
          <w:szCs w:val="36"/>
        </w:rPr>
        <w:t>Электронный</w:t>
      </w:r>
      <w:r w:rsidR="00385808" w:rsidRPr="001F20D1">
        <w:rPr>
          <w:b/>
          <w:sz w:val="36"/>
          <w:szCs w:val="36"/>
        </w:rPr>
        <w:t xml:space="preserve"> </w:t>
      </w:r>
      <w:r w:rsidRPr="001F20D1">
        <w:rPr>
          <w:b/>
          <w:sz w:val="36"/>
          <w:szCs w:val="36"/>
        </w:rPr>
        <w:t>бюджет</w:t>
      </w:r>
      <w:r w:rsidR="002708F7" w:rsidRPr="001F20D1">
        <w:rPr>
          <w:b/>
          <w:sz w:val="36"/>
          <w:szCs w:val="36"/>
        </w:rPr>
        <w:t>»</w:t>
      </w:r>
    </w:p>
    <w:p w14:paraId="330BE756" w14:textId="77777777" w:rsidR="0059176E" w:rsidRPr="001F20D1" w:rsidRDefault="0059176E" w:rsidP="001200B7">
      <w:pPr>
        <w:suppressAutoHyphens/>
        <w:spacing w:before="240" w:after="240" w:line="23" w:lineRule="atLeast"/>
        <w:ind w:right="-292"/>
        <w:contextualSpacing/>
        <w:jc w:val="center"/>
        <w:rPr>
          <w:b/>
          <w:sz w:val="36"/>
          <w:szCs w:val="36"/>
        </w:rPr>
      </w:pPr>
    </w:p>
    <w:p w14:paraId="06537185" w14:textId="28809D38" w:rsidR="001200B7" w:rsidRPr="001F20D1" w:rsidRDefault="001200B7" w:rsidP="001200B7">
      <w:pPr>
        <w:suppressAutoHyphens/>
        <w:spacing w:before="240" w:after="240" w:line="23" w:lineRule="atLeast"/>
        <w:contextualSpacing/>
        <w:jc w:val="center"/>
        <w:rPr>
          <w:b/>
          <w:sz w:val="32"/>
        </w:rPr>
      </w:pPr>
      <w:r w:rsidRPr="001F20D1">
        <w:rPr>
          <w:b/>
          <w:sz w:val="32"/>
        </w:rPr>
        <w:t>Подсистема</w:t>
      </w:r>
      <w:r w:rsidR="00385808" w:rsidRPr="001F20D1">
        <w:rPr>
          <w:b/>
          <w:sz w:val="32"/>
        </w:rPr>
        <w:t xml:space="preserve"> </w:t>
      </w:r>
      <w:r w:rsidRPr="001F20D1">
        <w:rPr>
          <w:b/>
          <w:sz w:val="32"/>
        </w:rPr>
        <w:t>управления</w:t>
      </w:r>
      <w:r w:rsidR="00385808" w:rsidRPr="001F20D1">
        <w:rPr>
          <w:b/>
          <w:sz w:val="32"/>
        </w:rPr>
        <w:t xml:space="preserve"> </w:t>
      </w:r>
      <w:r w:rsidRPr="001F20D1">
        <w:rPr>
          <w:b/>
          <w:sz w:val="32"/>
        </w:rPr>
        <w:t>расходами</w:t>
      </w:r>
    </w:p>
    <w:p w14:paraId="4A36C006" w14:textId="70E2D6A9" w:rsidR="001200B7" w:rsidRPr="001F20D1" w:rsidRDefault="001200B7" w:rsidP="001200B7">
      <w:pPr>
        <w:spacing w:line="23" w:lineRule="atLeast"/>
        <w:jc w:val="center"/>
        <w:rPr>
          <w:b/>
          <w:sz w:val="32"/>
          <w:szCs w:val="32"/>
        </w:rPr>
      </w:pPr>
      <w:r w:rsidRPr="001F20D1">
        <w:rPr>
          <w:b/>
          <w:sz w:val="32"/>
          <w:szCs w:val="32"/>
        </w:rPr>
        <w:t>Модуль</w:t>
      </w:r>
      <w:r w:rsidR="00385808" w:rsidRPr="001F20D1">
        <w:rPr>
          <w:b/>
          <w:sz w:val="32"/>
          <w:szCs w:val="32"/>
        </w:rPr>
        <w:t xml:space="preserve"> </w:t>
      </w:r>
      <w:r w:rsidRPr="001F20D1">
        <w:rPr>
          <w:b/>
          <w:sz w:val="32"/>
          <w:szCs w:val="32"/>
        </w:rPr>
        <w:t>бюджетного</w:t>
      </w:r>
      <w:r w:rsidR="00385808" w:rsidRPr="001F20D1">
        <w:rPr>
          <w:b/>
          <w:sz w:val="32"/>
          <w:szCs w:val="32"/>
        </w:rPr>
        <w:t xml:space="preserve"> </w:t>
      </w:r>
      <w:r w:rsidRPr="001F20D1">
        <w:rPr>
          <w:b/>
          <w:sz w:val="32"/>
          <w:szCs w:val="32"/>
        </w:rPr>
        <w:t>процесса</w:t>
      </w:r>
      <w:r w:rsidR="00385808" w:rsidRPr="001F20D1">
        <w:rPr>
          <w:b/>
          <w:sz w:val="32"/>
          <w:szCs w:val="32"/>
        </w:rPr>
        <w:t xml:space="preserve"> </w:t>
      </w:r>
      <w:r w:rsidRPr="001F20D1">
        <w:rPr>
          <w:b/>
          <w:sz w:val="32"/>
          <w:szCs w:val="32"/>
        </w:rPr>
        <w:t>в</w:t>
      </w:r>
      <w:r w:rsidR="00385808" w:rsidRPr="001F20D1">
        <w:rPr>
          <w:b/>
          <w:sz w:val="32"/>
          <w:szCs w:val="32"/>
        </w:rPr>
        <w:t xml:space="preserve"> </w:t>
      </w:r>
      <w:r w:rsidRPr="001F20D1">
        <w:rPr>
          <w:b/>
          <w:sz w:val="32"/>
          <w:szCs w:val="32"/>
        </w:rPr>
        <w:t>части</w:t>
      </w:r>
      <w:r w:rsidR="00385808" w:rsidRPr="001F20D1">
        <w:rPr>
          <w:b/>
          <w:sz w:val="32"/>
          <w:szCs w:val="32"/>
        </w:rPr>
        <w:t xml:space="preserve"> </w:t>
      </w:r>
      <w:r w:rsidRPr="001F20D1">
        <w:rPr>
          <w:b/>
          <w:sz w:val="32"/>
          <w:szCs w:val="32"/>
        </w:rPr>
        <w:t>казначейского</w:t>
      </w:r>
      <w:r w:rsidR="00385808" w:rsidRPr="001F20D1">
        <w:rPr>
          <w:b/>
          <w:sz w:val="32"/>
          <w:szCs w:val="32"/>
        </w:rPr>
        <w:t xml:space="preserve"> </w:t>
      </w:r>
      <w:r w:rsidRPr="001F20D1">
        <w:rPr>
          <w:b/>
          <w:sz w:val="32"/>
          <w:szCs w:val="32"/>
        </w:rPr>
        <w:t>обслуживания,</w:t>
      </w:r>
      <w:r w:rsidR="00385808" w:rsidRPr="001F20D1">
        <w:rPr>
          <w:b/>
          <w:sz w:val="32"/>
          <w:szCs w:val="32"/>
        </w:rPr>
        <w:t xml:space="preserve"> </w:t>
      </w:r>
      <w:r w:rsidRPr="001F20D1">
        <w:rPr>
          <w:b/>
          <w:sz w:val="32"/>
          <w:szCs w:val="32"/>
        </w:rPr>
        <w:t>а</w:t>
      </w:r>
      <w:r w:rsidR="00385808" w:rsidRPr="001F20D1">
        <w:rPr>
          <w:b/>
          <w:sz w:val="32"/>
          <w:szCs w:val="32"/>
        </w:rPr>
        <w:t xml:space="preserve"> </w:t>
      </w:r>
      <w:r w:rsidRPr="001F20D1">
        <w:rPr>
          <w:b/>
          <w:sz w:val="32"/>
          <w:szCs w:val="32"/>
        </w:rPr>
        <w:t>также</w:t>
      </w:r>
      <w:r w:rsidR="00385808" w:rsidRPr="001F20D1">
        <w:rPr>
          <w:b/>
          <w:sz w:val="32"/>
          <w:szCs w:val="32"/>
        </w:rPr>
        <w:t xml:space="preserve"> </w:t>
      </w:r>
      <w:r w:rsidRPr="001F20D1">
        <w:rPr>
          <w:b/>
          <w:sz w:val="32"/>
          <w:szCs w:val="32"/>
        </w:rPr>
        <w:t>исполнения</w:t>
      </w:r>
      <w:r w:rsidR="00385808" w:rsidRPr="001F20D1">
        <w:rPr>
          <w:b/>
          <w:sz w:val="32"/>
          <w:szCs w:val="32"/>
        </w:rPr>
        <w:t xml:space="preserve"> </w:t>
      </w:r>
      <w:r w:rsidRPr="001F20D1">
        <w:rPr>
          <w:b/>
          <w:sz w:val="32"/>
          <w:szCs w:val="32"/>
        </w:rPr>
        <w:t>бюджетов</w:t>
      </w:r>
      <w:r w:rsidR="00385808" w:rsidRPr="001F20D1">
        <w:rPr>
          <w:b/>
          <w:sz w:val="32"/>
          <w:szCs w:val="32"/>
        </w:rPr>
        <w:t xml:space="preserve"> </w:t>
      </w:r>
      <w:r w:rsidRPr="001F20D1">
        <w:rPr>
          <w:b/>
          <w:sz w:val="32"/>
          <w:szCs w:val="32"/>
        </w:rPr>
        <w:t>субъектов</w:t>
      </w:r>
      <w:r w:rsidR="00385808" w:rsidRPr="001F20D1">
        <w:rPr>
          <w:b/>
          <w:sz w:val="32"/>
          <w:szCs w:val="32"/>
        </w:rPr>
        <w:t xml:space="preserve"> </w:t>
      </w:r>
      <w:r w:rsidRPr="001F20D1">
        <w:rPr>
          <w:b/>
          <w:sz w:val="32"/>
          <w:szCs w:val="32"/>
        </w:rPr>
        <w:t>Российской</w:t>
      </w:r>
      <w:r w:rsidR="00385808" w:rsidRPr="001F20D1">
        <w:rPr>
          <w:b/>
          <w:sz w:val="32"/>
          <w:szCs w:val="32"/>
        </w:rPr>
        <w:t xml:space="preserve"> </w:t>
      </w:r>
      <w:r w:rsidRPr="001F20D1">
        <w:rPr>
          <w:b/>
          <w:sz w:val="32"/>
          <w:szCs w:val="32"/>
        </w:rPr>
        <w:t>Федерации</w:t>
      </w:r>
      <w:r w:rsidR="00385808" w:rsidRPr="001F20D1">
        <w:rPr>
          <w:b/>
          <w:sz w:val="32"/>
          <w:szCs w:val="32"/>
        </w:rPr>
        <w:t xml:space="preserve"> </w:t>
      </w:r>
      <w:r w:rsidRPr="001F20D1">
        <w:rPr>
          <w:b/>
          <w:sz w:val="32"/>
          <w:szCs w:val="32"/>
        </w:rPr>
        <w:t>(местных</w:t>
      </w:r>
      <w:r w:rsidR="00385808" w:rsidRPr="001F20D1">
        <w:rPr>
          <w:b/>
          <w:sz w:val="32"/>
          <w:szCs w:val="32"/>
        </w:rPr>
        <w:t xml:space="preserve"> </w:t>
      </w:r>
      <w:r w:rsidRPr="001F20D1">
        <w:rPr>
          <w:b/>
          <w:sz w:val="32"/>
          <w:szCs w:val="32"/>
        </w:rPr>
        <w:t>бюджетов),</w:t>
      </w:r>
      <w:r w:rsidR="00385808" w:rsidRPr="001F20D1">
        <w:rPr>
          <w:b/>
          <w:sz w:val="32"/>
          <w:szCs w:val="32"/>
        </w:rPr>
        <w:t xml:space="preserve"> </w:t>
      </w:r>
      <w:r w:rsidRPr="001F20D1">
        <w:rPr>
          <w:b/>
          <w:sz w:val="32"/>
          <w:szCs w:val="32"/>
        </w:rPr>
        <w:t>государственных</w:t>
      </w:r>
      <w:r w:rsidR="00385808" w:rsidRPr="001F20D1">
        <w:rPr>
          <w:b/>
          <w:sz w:val="32"/>
          <w:szCs w:val="32"/>
        </w:rPr>
        <w:t xml:space="preserve"> </w:t>
      </w:r>
      <w:r w:rsidRPr="001F20D1">
        <w:rPr>
          <w:b/>
          <w:sz w:val="32"/>
          <w:szCs w:val="32"/>
        </w:rPr>
        <w:t>внебюджетных</w:t>
      </w:r>
      <w:r w:rsidR="00385808" w:rsidRPr="001F20D1">
        <w:rPr>
          <w:b/>
          <w:sz w:val="32"/>
          <w:szCs w:val="32"/>
        </w:rPr>
        <w:t xml:space="preserve"> </w:t>
      </w:r>
      <w:r w:rsidRPr="001F20D1">
        <w:rPr>
          <w:b/>
          <w:sz w:val="32"/>
          <w:szCs w:val="32"/>
        </w:rPr>
        <w:t>фондов</w:t>
      </w:r>
      <w:r w:rsidR="00385808" w:rsidRPr="001F20D1">
        <w:rPr>
          <w:b/>
          <w:sz w:val="32"/>
          <w:szCs w:val="32"/>
        </w:rPr>
        <w:t xml:space="preserve"> </w:t>
      </w:r>
    </w:p>
    <w:p w14:paraId="391E769D" w14:textId="77777777" w:rsidR="0059176E" w:rsidRPr="001F20D1" w:rsidRDefault="0059176E" w:rsidP="001200B7">
      <w:pPr>
        <w:spacing w:line="23" w:lineRule="atLeast"/>
        <w:jc w:val="center"/>
        <w:rPr>
          <w:b/>
          <w:sz w:val="32"/>
          <w:szCs w:val="32"/>
        </w:rPr>
      </w:pPr>
    </w:p>
    <w:p w14:paraId="317195AD" w14:textId="77777777" w:rsidR="001200B7" w:rsidRPr="001F20D1" w:rsidRDefault="001200B7" w:rsidP="001200B7">
      <w:pPr>
        <w:spacing w:line="23" w:lineRule="atLeast"/>
      </w:pPr>
    </w:p>
    <w:p w14:paraId="6D87CC1C" w14:textId="5D2DE10E" w:rsidR="00455A52" w:rsidRPr="001F20D1" w:rsidRDefault="00EF5BDD" w:rsidP="00EF5BDD">
      <w:pPr>
        <w:pStyle w:val="GOSTTitul0"/>
        <w:rPr>
          <w:color w:val="000000"/>
          <w:kern w:val="28"/>
          <w:szCs w:val="32"/>
        </w:rPr>
      </w:pPr>
      <w:bookmarkStart w:id="3" w:name="_Hlk208918212"/>
      <w:r w:rsidRPr="001F20D1">
        <w:rPr>
          <w:szCs w:val="32"/>
        </w:rPr>
        <w:t>Формирование</w:t>
      </w:r>
      <w:r w:rsidR="00385808" w:rsidRPr="001F20D1">
        <w:rPr>
          <w:szCs w:val="32"/>
        </w:rPr>
        <w:t xml:space="preserve"> </w:t>
      </w:r>
      <w:r w:rsidRPr="001F20D1">
        <w:rPr>
          <w:szCs w:val="32"/>
        </w:rPr>
        <w:t>документа</w:t>
      </w:r>
      <w:r w:rsidR="00385808" w:rsidRPr="001F20D1">
        <w:rPr>
          <w:szCs w:val="32"/>
        </w:rPr>
        <w:t xml:space="preserve"> </w:t>
      </w:r>
      <w:bookmarkEnd w:id="3"/>
      <w:r w:rsidR="002708F7" w:rsidRPr="001F20D1">
        <w:rPr>
          <w:szCs w:val="32"/>
        </w:rPr>
        <w:t>«</w:t>
      </w:r>
      <w:r w:rsidRPr="001F20D1">
        <w:t>Информация</w:t>
      </w:r>
      <w:r w:rsidR="00385808" w:rsidRPr="001F20D1">
        <w:t xml:space="preserve"> </w:t>
      </w:r>
      <w:r w:rsidRPr="001F20D1">
        <w:t>об</w:t>
      </w:r>
      <w:r w:rsidR="00385808" w:rsidRPr="001F20D1">
        <w:t xml:space="preserve"> </w:t>
      </w:r>
      <w:r w:rsidRPr="001F20D1">
        <w:t>операциях,</w:t>
      </w:r>
      <w:r w:rsidR="00385808" w:rsidRPr="001F20D1">
        <w:t xml:space="preserve"> </w:t>
      </w:r>
      <w:r w:rsidRPr="001F20D1">
        <w:t>совершаемых</w:t>
      </w:r>
      <w:r w:rsidR="00385808" w:rsidRPr="001F20D1">
        <w:t xml:space="preserve"> </w:t>
      </w:r>
      <w:r w:rsidRPr="001F20D1">
        <w:t>по</w:t>
      </w:r>
      <w:r w:rsidR="00385808" w:rsidRPr="001F20D1">
        <w:t xml:space="preserve"> </w:t>
      </w:r>
      <w:r w:rsidRPr="001F20D1">
        <w:t>Счету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разрезе</w:t>
      </w:r>
      <w:r w:rsidR="00385808" w:rsidRPr="001F20D1">
        <w:t xml:space="preserve"> </w:t>
      </w:r>
      <w:r w:rsidRPr="001F20D1">
        <w:t>карт</w:t>
      </w:r>
      <w:r w:rsidR="002708F7" w:rsidRPr="001F20D1">
        <w:t>»</w:t>
      </w:r>
      <w:r w:rsidR="007D3ACA" w:rsidRPr="001F20D1">
        <w:t xml:space="preserve"> в ЛК ТОФК</w:t>
      </w:r>
    </w:p>
    <w:p w14:paraId="0DAE4C34" w14:textId="77777777" w:rsidR="001200B7" w:rsidRPr="001F20D1" w:rsidRDefault="001200B7" w:rsidP="001200B7">
      <w:pPr>
        <w:spacing w:line="23" w:lineRule="atLeast"/>
        <w:jc w:val="center"/>
      </w:pPr>
    </w:p>
    <w:p w14:paraId="72AE2E72" w14:textId="5769B3BA" w:rsidR="001200B7" w:rsidRPr="001F20D1" w:rsidRDefault="001200B7" w:rsidP="001200B7">
      <w:pPr>
        <w:spacing w:line="23" w:lineRule="atLeast"/>
        <w:jc w:val="center"/>
      </w:pPr>
      <w:r w:rsidRPr="001F20D1">
        <w:t>Листов:</w:t>
      </w:r>
      <w:r w:rsidR="00385808" w:rsidRPr="001F20D1">
        <w:t xml:space="preserve"> </w:t>
      </w:r>
      <w:fldSimple w:instr=" NUMPAGES   \* MERGEFORMAT ">
        <w:r w:rsidR="005E10C0">
          <w:rPr>
            <w:noProof/>
          </w:rPr>
          <w:t>14</w:t>
        </w:r>
      </w:fldSimple>
    </w:p>
    <w:p w14:paraId="1F38B72A" w14:textId="77777777" w:rsidR="001200B7" w:rsidRPr="001F20D1" w:rsidRDefault="001200B7" w:rsidP="001200B7">
      <w:pPr>
        <w:rPr>
          <w:sz w:val="32"/>
        </w:rPr>
      </w:pPr>
    </w:p>
    <w:p w14:paraId="5DD78186" w14:textId="77777777" w:rsidR="001200B7" w:rsidRPr="001F20D1" w:rsidRDefault="001200B7" w:rsidP="001200B7">
      <w:pPr>
        <w:jc w:val="center"/>
      </w:pPr>
    </w:p>
    <w:bookmarkEnd w:id="1"/>
    <w:p w14:paraId="2F90E585" w14:textId="77777777" w:rsidR="001200B7" w:rsidRPr="001F20D1" w:rsidRDefault="001200B7" w:rsidP="001200B7">
      <w:pPr>
        <w:sectPr w:rsidR="001200B7" w:rsidRPr="001F20D1" w:rsidSect="001200B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899" w:h="16838"/>
          <w:pgMar w:top="1440" w:right="1701" w:bottom="1440" w:left="1701" w:header="709" w:footer="709" w:gutter="0"/>
          <w:cols w:space="708"/>
          <w:titlePg/>
          <w:docGrid w:linePitch="360"/>
        </w:sectPr>
      </w:pPr>
    </w:p>
    <w:p w14:paraId="64C1F21C" w14:textId="77777777" w:rsidR="001200B7" w:rsidRPr="001F20D1" w:rsidRDefault="001200B7" w:rsidP="00B30B34">
      <w:pPr>
        <w:rPr>
          <w:b/>
          <w:bCs/>
          <w:sz w:val="32"/>
          <w:szCs w:val="32"/>
        </w:rPr>
      </w:pPr>
      <w:bookmarkStart w:id="4" w:name="scroll-bookmark-2"/>
      <w:bookmarkStart w:id="5" w:name="scroll-bookmark-3"/>
      <w:bookmarkEnd w:id="4"/>
      <w:r w:rsidRPr="001F20D1">
        <w:rPr>
          <w:b/>
          <w:bCs/>
          <w:sz w:val="32"/>
          <w:szCs w:val="32"/>
        </w:rPr>
        <w:lastRenderedPageBreak/>
        <w:t>Содержание</w:t>
      </w:r>
    </w:p>
    <w:p w14:paraId="7196FD1B" w14:textId="5574898D" w:rsidR="005E10C0" w:rsidRDefault="00B30B34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1F20D1">
        <w:fldChar w:fldCharType="begin"/>
      </w:r>
      <w:r w:rsidRPr="001F20D1">
        <w:instrText xml:space="preserve"> TOC \o "1-1" \h \z \u </w:instrText>
      </w:r>
      <w:r w:rsidRPr="001F20D1">
        <w:fldChar w:fldCharType="separate"/>
      </w:r>
      <w:hyperlink w:anchor="_Toc213250085" w:history="1">
        <w:r w:rsidR="005E10C0" w:rsidRPr="001F3838">
          <w:rPr>
            <w:rStyle w:val="ab"/>
          </w:rPr>
          <w:t>1.</w:t>
        </w:r>
        <w:r w:rsidR="005E10C0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5E10C0" w:rsidRPr="001F3838">
          <w:rPr>
            <w:rStyle w:val="ab"/>
          </w:rPr>
          <w:t>Начало работы</w:t>
        </w:r>
        <w:r w:rsidR="005E10C0">
          <w:rPr>
            <w:webHidden/>
          </w:rPr>
          <w:tab/>
        </w:r>
        <w:r w:rsidR="005E10C0">
          <w:rPr>
            <w:webHidden/>
          </w:rPr>
          <w:fldChar w:fldCharType="begin"/>
        </w:r>
        <w:r w:rsidR="005E10C0">
          <w:rPr>
            <w:webHidden/>
          </w:rPr>
          <w:instrText xml:space="preserve"> PAGEREF _Toc213250085 \h </w:instrText>
        </w:r>
        <w:r w:rsidR="005E10C0">
          <w:rPr>
            <w:webHidden/>
          </w:rPr>
        </w:r>
        <w:r w:rsidR="005E10C0">
          <w:rPr>
            <w:webHidden/>
          </w:rPr>
          <w:fldChar w:fldCharType="separate"/>
        </w:r>
        <w:r w:rsidR="005E10C0">
          <w:rPr>
            <w:webHidden/>
          </w:rPr>
          <w:t>3</w:t>
        </w:r>
        <w:r w:rsidR="005E10C0">
          <w:rPr>
            <w:webHidden/>
          </w:rPr>
          <w:fldChar w:fldCharType="end"/>
        </w:r>
      </w:hyperlink>
    </w:p>
    <w:p w14:paraId="4878E606" w14:textId="0C05177D" w:rsidR="005E10C0" w:rsidRDefault="00F96E92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3250086" w:history="1">
        <w:r w:rsidR="005E10C0" w:rsidRPr="001F3838">
          <w:rPr>
            <w:rStyle w:val="ab"/>
          </w:rPr>
          <w:t>2.</w:t>
        </w:r>
        <w:r w:rsidR="005E10C0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5E10C0" w:rsidRPr="001F3838">
          <w:rPr>
            <w:rStyle w:val="ab"/>
          </w:rPr>
          <w:t>Формирование и обработка документа «Информация об операциях, совершаемых по Счету в разрезе карт» в ЛК ТОФК</w:t>
        </w:r>
        <w:r w:rsidR="005E10C0">
          <w:rPr>
            <w:webHidden/>
          </w:rPr>
          <w:tab/>
        </w:r>
        <w:r w:rsidR="005E10C0">
          <w:rPr>
            <w:webHidden/>
          </w:rPr>
          <w:fldChar w:fldCharType="begin"/>
        </w:r>
        <w:r w:rsidR="005E10C0">
          <w:rPr>
            <w:webHidden/>
          </w:rPr>
          <w:instrText xml:space="preserve"> PAGEREF _Toc213250086 \h </w:instrText>
        </w:r>
        <w:r w:rsidR="005E10C0">
          <w:rPr>
            <w:webHidden/>
          </w:rPr>
        </w:r>
        <w:r w:rsidR="005E10C0">
          <w:rPr>
            <w:webHidden/>
          </w:rPr>
          <w:fldChar w:fldCharType="separate"/>
        </w:r>
        <w:r w:rsidR="005E10C0">
          <w:rPr>
            <w:webHidden/>
          </w:rPr>
          <w:t>3</w:t>
        </w:r>
        <w:r w:rsidR="005E10C0">
          <w:rPr>
            <w:webHidden/>
          </w:rPr>
          <w:fldChar w:fldCharType="end"/>
        </w:r>
      </w:hyperlink>
    </w:p>
    <w:p w14:paraId="611D5FB3" w14:textId="08EA4667" w:rsidR="005E10C0" w:rsidRDefault="00F96E92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3250087" w:history="1">
        <w:r w:rsidR="005E10C0" w:rsidRPr="001F3838">
          <w:rPr>
            <w:rStyle w:val="ab"/>
          </w:rPr>
          <w:t>3.</w:t>
        </w:r>
        <w:r w:rsidR="005E10C0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5E10C0" w:rsidRPr="001F3838">
          <w:rPr>
            <w:rStyle w:val="ab"/>
          </w:rPr>
          <w:t>Визуальные формы документов</w:t>
        </w:r>
        <w:r w:rsidR="005E10C0">
          <w:rPr>
            <w:webHidden/>
          </w:rPr>
          <w:tab/>
        </w:r>
        <w:r w:rsidR="005E10C0">
          <w:rPr>
            <w:webHidden/>
          </w:rPr>
          <w:fldChar w:fldCharType="begin"/>
        </w:r>
        <w:r w:rsidR="005E10C0">
          <w:rPr>
            <w:webHidden/>
          </w:rPr>
          <w:instrText xml:space="preserve"> PAGEREF _Toc213250087 \h </w:instrText>
        </w:r>
        <w:r w:rsidR="005E10C0">
          <w:rPr>
            <w:webHidden/>
          </w:rPr>
        </w:r>
        <w:r w:rsidR="005E10C0">
          <w:rPr>
            <w:webHidden/>
          </w:rPr>
          <w:fldChar w:fldCharType="separate"/>
        </w:r>
        <w:r w:rsidR="005E10C0">
          <w:rPr>
            <w:webHidden/>
          </w:rPr>
          <w:t>9</w:t>
        </w:r>
        <w:r w:rsidR="005E10C0">
          <w:rPr>
            <w:webHidden/>
          </w:rPr>
          <w:fldChar w:fldCharType="end"/>
        </w:r>
      </w:hyperlink>
    </w:p>
    <w:p w14:paraId="77E39B89" w14:textId="7162AD15" w:rsidR="001200B7" w:rsidRPr="001F20D1" w:rsidRDefault="00B30B34" w:rsidP="006457F3">
      <w:pPr>
        <w:spacing w:before="120"/>
        <w:rPr>
          <w:b/>
          <w:bCs/>
        </w:rPr>
      </w:pPr>
      <w:r w:rsidRPr="001F20D1">
        <w:rPr>
          <w:b/>
          <w:bCs/>
          <w:iCs/>
          <w:noProof/>
          <w:szCs w:val="22"/>
        </w:rPr>
        <w:fldChar w:fldCharType="end"/>
      </w:r>
    </w:p>
    <w:p w14:paraId="02973DC7" w14:textId="230D0FC4" w:rsidR="00AC4C4B" w:rsidRPr="001F20D1" w:rsidRDefault="001200B7" w:rsidP="00497683">
      <w:pPr>
        <w:pStyle w:val="1"/>
        <w:pageBreakBefore w:val="0"/>
        <w:jc w:val="left"/>
      </w:pPr>
      <w:r w:rsidRPr="001F20D1">
        <w:br w:type="page"/>
      </w:r>
      <w:bookmarkStart w:id="6" w:name="_Toc208996250"/>
      <w:bookmarkStart w:id="7" w:name="_Toc208996363"/>
      <w:bookmarkStart w:id="8" w:name="_Toc208996406"/>
      <w:bookmarkStart w:id="9" w:name="_Toc213250085"/>
      <w:bookmarkEnd w:id="5"/>
      <w:r w:rsidR="00AC4C4B" w:rsidRPr="001F20D1">
        <w:lastRenderedPageBreak/>
        <w:t>Начало</w:t>
      </w:r>
      <w:r w:rsidR="00385808" w:rsidRPr="001F20D1">
        <w:t xml:space="preserve"> </w:t>
      </w:r>
      <w:r w:rsidR="00AC4C4B" w:rsidRPr="001F20D1">
        <w:t>работы</w:t>
      </w:r>
      <w:bookmarkEnd w:id="6"/>
      <w:bookmarkEnd w:id="7"/>
      <w:bookmarkEnd w:id="8"/>
      <w:bookmarkEnd w:id="9"/>
    </w:p>
    <w:p w14:paraId="0F22F5BD" w14:textId="045C1F00" w:rsidR="00772138" w:rsidRPr="001F20D1" w:rsidRDefault="00FF208E" w:rsidP="00772138">
      <w:pPr>
        <w:pStyle w:val="GOSTNormal"/>
      </w:pPr>
      <w:r w:rsidRPr="001F20D1">
        <w:t>В</w:t>
      </w:r>
      <w:r w:rsidR="00385808" w:rsidRPr="001F20D1">
        <w:t xml:space="preserve"> </w:t>
      </w:r>
      <w:r w:rsidR="00772138" w:rsidRPr="001F20D1">
        <w:t>Модуле</w:t>
      </w:r>
      <w:r w:rsidR="00385808" w:rsidRPr="001F20D1">
        <w:t xml:space="preserve"> </w:t>
      </w:r>
      <w:r w:rsidR="00772138" w:rsidRPr="001F20D1">
        <w:t>на</w:t>
      </w:r>
      <w:r w:rsidR="00385808" w:rsidRPr="001F20D1">
        <w:t xml:space="preserve"> </w:t>
      </w:r>
      <w:r w:rsidR="00772138" w:rsidRPr="001F20D1">
        <w:t>основании</w:t>
      </w:r>
      <w:r w:rsidR="00385808" w:rsidRPr="001F20D1">
        <w:t xml:space="preserve"> </w:t>
      </w:r>
      <w:r w:rsidR="00772138" w:rsidRPr="001F20D1">
        <w:t>документа</w:t>
      </w:r>
      <w:r w:rsidR="00385808" w:rsidRPr="001F20D1">
        <w:t xml:space="preserve"> </w:t>
      </w:r>
      <w:r w:rsidR="002708F7" w:rsidRPr="001F20D1">
        <w:t>«</w:t>
      </w:r>
      <w:r w:rsidR="00772138" w:rsidRPr="001F20D1">
        <w:t>Информация</w:t>
      </w:r>
      <w:r w:rsidR="00385808" w:rsidRPr="001F20D1">
        <w:t xml:space="preserve"> </w:t>
      </w:r>
      <w:r w:rsidR="00772138" w:rsidRPr="001F20D1">
        <w:t>об</w:t>
      </w:r>
      <w:r w:rsidR="00385808" w:rsidRPr="001F20D1">
        <w:t xml:space="preserve"> </w:t>
      </w:r>
      <w:r w:rsidR="00772138" w:rsidRPr="001F20D1">
        <w:t>операциях,</w:t>
      </w:r>
      <w:r w:rsidR="00385808" w:rsidRPr="001F20D1">
        <w:t xml:space="preserve"> </w:t>
      </w:r>
      <w:r w:rsidR="00772138" w:rsidRPr="001F20D1">
        <w:t>совершаемых</w:t>
      </w:r>
      <w:r w:rsidR="00385808" w:rsidRPr="001F20D1">
        <w:t xml:space="preserve"> </w:t>
      </w:r>
      <w:r w:rsidR="00772138" w:rsidRPr="001F20D1">
        <w:t>по</w:t>
      </w:r>
      <w:r w:rsidR="00385808" w:rsidRPr="001F20D1">
        <w:t xml:space="preserve"> </w:t>
      </w:r>
      <w:r w:rsidR="00772138" w:rsidRPr="001F20D1">
        <w:t>Счету</w:t>
      </w:r>
      <w:r w:rsidR="00385808" w:rsidRPr="001F20D1">
        <w:t xml:space="preserve"> </w:t>
      </w:r>
      <w:r w:rsidR="00772138" w:rsidRPr="001F20D1">
        <w:t>в</w:t>
      </w:r>
      <w:r w:rsidR="00385808" w:rsidRPr="001F20D1">
        <w:t xml:space="preserve"> </w:t>
      </w:r>
      <w:r w:rsidR="00772138" w:rsidRPr="001F20D1">
        <w:t>разрезе</w:t>
      </w:r>
      <w:r w:rsidR="00385808" w:rsidRPr="001F20D1">
        <w:t xml:space="preserve"> </w:t>
      </w:r>
      <w:r w:rsidR="00772138" w:rsidRPr="001F20D1">
        <w:t>карт</w:t>
      </w:r>
      <w:r w:rsidR="002708F7" w:rsidRPr="001F20D1">
        <w:t>»</w:t>
      </w:r>
      <w:r w:rsidR="00772138" w:rsidRPr="001F20D1">
        <w:t>,</w:t>
      </w:r>
      <w:r w:rsidR="00385808" w:rsidRPr="001F20D1">
        <w:t xml:space="preserve"> </w:t>
      </w:r>
      <w:r w:rsidR="00772138" w:rsidRPr="001F20D1">
        <w:t>полученной</w:t>
      </w:r>
      <w:r w:rsidR="00385808" w:rsidRPr="001F20D1">
        <w:t xml:space="preserve"> </w:t>
      </w:r>
      <w:r w:rsidR="00772138" w:rsidRPr="001F20D1">
        <w:t>из</w:t>
      </w:r>
      <w:r w:rsidR="00385808" w:rsidRPr="001F20D1">
        <w:t xml:space="preserve"> </w:t>
      </w:r>
      <w:r w:rsidR="00772138" w:rsidRPr="001F20D1">
        <w:t>кредитной</w:t>
      </w:r>
      <w:r w:rsidR="00385808" w:rsidRPr="001F20D1">
        <w:t xml:space="preserve"> </w:t>
      </w:r>
      <w:r w:rsidR="00772138" w:rsidRPr="001F20D1">
        <w:t>организации</w:t>
      </w:r>
      <w:r w:rsidR="00385808" w:rsidRPr="001F20D1">
        <w:t xml:space="preserve"> </w:t>
      </w:r>
      <w:r w:rsidR="00772138" w:rsidRPr="001F20D1">
        <w:t>в</w:t>
      </w:r>
      <w:r w:rsidR="00385808" w:rsidRPr="001F20D1">
        <w:t xml:space="preserve"> </w:t>
      </w:r>
      <w:r w:rsidR="00772138" w:rsidRPr="001F20D1">
        <w:t>бумажном</w:t>
      </w:r>
      <w:r w:rsidR="00385808" w:rsidRPr="001F20D1">
        <w:t xml:space="preserve"> </w:t>
      </w:r>
      <w:r w:rsidR="00772138" w:rsidRPr="001F20D1">
        <w:t>виде</w:t>
      </w:r>
      <w:r w:rsidR="00385808" w:rsidRPr="001F20D1">
        <w:t xml:space="preserve"> </w:t>
      </w:r>
      <w:r w:rsidR="00772138" w:rsidRPr="001F20D1">
        <w:t>или</w:t>
      </w:r>
      <w:r w:rsidR="00385808" w:rsidRPr="001F20D1">
        <w:t xml:space="preserve"> </w:t>
      </w:r>
      <w:r w:rsidR="00772138" w:rsidRPr="001F20D1">
        <w:t>электронном</w:t>
      </w:r>
      <w:r w:rsidR="00385808" w:rsidRPr="001F20D1">
        <w:t xml:space="preserve"> </w:t>
      </w:r>
      <w:r w:rsidR="00772138" w:rsidRPr="001F20D1">
        <w:t>виде</w:t>
      </w:r>
      <w:r w:rsidR="00385808" w:rsidRPr="001F20D1">
        <w:t xml:space="preserve"> </w:t>
      </w:r>
      <w:r w:rsidR="00772138" w:rsidRPr="001F20D1">
        <w:t>(при</w:t>
      </w:r>
      <w:r w:rsidR="00385808" w:rsidRPr="001F20D1">
        <w:t xml:space="preserve"> </w:t>
      </w:r>
      <w:r w:rsidR="00772138" w:rsidRPr="001F20D1">
        <w:t>наличии</w:t>
      </w:r>
      <w:r w:rsidR="00385808" w:rsidRPr="001F20D1">
        <w:t xml:space="preserve"> </w:t>
      </w:r>
      <w:r w:rsidR="00772138" w:rsidRPr="001F20D1">
        <w:t>технической</w:t>
      </w:r>
      <w:r w:rsidR="00385808" w:rsidRPr="001F20D1">
        <w:t xml:space="preserve"> </w:t>
      </w:r>
      <w:r w:rsidR="00772138" w:rsidRPr="001F20D1">
        <w:t>возможности),</w:t>
      </w:r>
      <w:r w:rsidR="00385808" w:rsidRPr="001F20D1">
        <w:t xml:space="preserve"> </w:t>
      </w:r>
      <w:r w:rsidR="00772138" w:rsidRPr="001F20D1">
        <w:t>автоматически</w:t>
      </w:r>
      <w:r w:rsidR="00385808" w:rsidRPr="001F20D1">
        <w:t xml:space="preserve"> </w:t>
      </w:r>
      <w:r w:rsidR="00772138" w:rsidRPr="001F20D1">
        <w:t>формируются</w:t>
      </w:r>
      <w:r w:rsidR="00385808" w:rsidRPr="001F20D1">
        <w:t xml:space="preserve"> </w:t>
      </w:r>
      <w:r w:rsidR="00772138" w:rsidRPr="001F20D1">
        <w:t>документы</w:t>
      </w:r>
      <w:r w:rsidR="00385808" w:rsidRPr="001F20D1">
        <w:t xml:space="preserve"> </w:t>
      </w:r>
      <w:r w:rsidR="002708F7" w:rsidRPr="001F20D1">
        <w:t>«</w:t>
      </w:r>
      <w:r w:rsidR="00772138" w:rsidRPr="001F20D1">
        <w:t>Сведения</w:t>
      </w:r>
      <w:r w:rsidR="00385808" w:rsidRPr="001F20D1">
        <w:t xml:space="preserve"> </w:t>
      </w:r>
      <w:r w:rsidR="00772138" w:rsidRPr="001F20D1">
        <w:t>об</w:t>
      </w:r>
      <w:r w:rsidR="00385808" w:rsidRPr="001F20D1">
        <w:t xml:space="preserve"> </w:t>
      </w:r>
      <w:r w:rsidR="00772138" w:rsidRPr="001F20D1">
        <w:t>операциях,</w:t>
      </w:r>
      <w:r w:rsidR="00385808" w:rsidRPr="001F20D1">
        <w:t xml:space="preserve"> </w:t>
      </w:r>
      <w:r w:rsidR="00772138" w:rsidRPr="001F20D1">
        <w:t>совершаемых</w:t>
      </w:r>
      <w:r w:rsidR="00385808" w:rsidRPr="001F20D1">
        <w:t xml:space="preserve"> </w:t>
      </w:r>
      <w:r w:rsidR="00772138" w:rsidRPr="001F20D1">
        <w:t>с</w:t>
      </w:r>
      <w:r w:rsidR="00385808" w:rsidRPr="001F20D1">
        <w:t xml:space="preserve"> </w:t>
      </w:r>
      <w:r w:rsidR="00772138" w:rsidRPr="001F20D1">
        <w:t>использованием</w:t>
      </w:r>
      <w:r w:rsidR="00385808" w:rsidRPr="001F20D1">
        <w:t xml:space="preserve"> </w:t>
      </w:r>
      <w:r w:rsidR="00772138" w:rsidRPr="001F20D1">
        <w:t>карт</w:t>
      </w:r>
      <w:r w:rsidR="00385808" w:rsidRPr="001F20D1">
        <w:t xml:space="preserve"> </w:t>
      </w:r>
      <w:r w:rsidR="00772138" w:rsidRPr="001F20D1">
        <w:t>ф.</w:t>
      </w:r>
      <w:r w:rsidR="00385808" w:rsidRPr="001F20D1">
        <w:t xml:space="preserve"> </w:t>
      </w:r>
      <w:r w:rsidR="00772138" w:rsidRPr="001F20D1">
        <w:t>0531246</w:t>
      </w:r>
      <w:r w:rsidR="002708F7" w:rsidRPr="001F20D1">
        <w:t>»</w:t>
      </w:r>
      <w:r w:rsidR="00385808" w:rsidRPr="001F20D1">
        <w:t xml:space="preserve"> </w:t>
      </w:r>
      <w:r w:rsidR="00772138" w:rsidRPr="001F20D1">
        <w:t>(далее</w:t>
      </w:r>
      <w:r w:rsidR="00385808" w:rsidRPr="001F20D1">
        <w:t xml:space="preserve"> </w:t>
      </w:r>
      <w:r w:rsidR="00772138" w:rsidRPr="001F20D1">
        <w:t>–</w:t>
      </w:r>
      <w:r w:rsidR="00385808" w:rsidRPr="001F20D1">
        <w:t xml:space="preserve"> </w:t>
      </w:r>
      <w:r w:rsidR="00772138" w:rsidRPr="001F20D1">
        <w:t>Сведения</w:t>
      </w:r>
      <w:r w:rsidR="00385808" w:rsidRPr="001F20D1">
        <w:t xml:space="preserve"> </w:t>
      </w:r>
      <w:r w:rsidR="00772138" w:rsidRPr="001F20D1">
        <w:t>об</w:t>
      </w:r>
      <w:r w:rsidR="00385808" w:rsidRPr="001F20D1">
        <w:t xml:space="preserve"> </w:t>
      </w:r>
      <w:r w:rsidR="00772138" w:rsidRPr="001F20D1">
        <w:t>операциях)</w:t>
      </w:r>
      <w:r w:rsidR="00385808" w:rsidRPr="001F20D1">
        <w:t xml:space="preserve"> </w:t>
      </w:r>
      <w:r w:rsidR="00772138" w:rsidRPr="001F20D1">
        <w:t>по</w:t>
      </w:r>
      <w:r w:rsidR="00385808" w:rsidRPr="001F20D1">
        <w:t xml:space="preserve"> </w:t>
      </w:r>
      <w:r w:rsidR="00772138" w:rsidRPr="001F20D1">
        <w:t>каждому</w:t>
      </w:r>
      <w:r w:rsidR="00385808" w:rsidRPr="001F20D1">
        <w:t xml:space="preserve"> </w:t>
      </w:r>
      <w:r w:rsidR="00772138" w:rsidRPr="001F20D1">
        <w:t>клиенту</w:t>
      </w:r>
      <w:r w:rsidR="00385808" w:rsidRPr="001F20D1">
        <w:t xml:space="preserve"> </w:t>
      </w:r>
      <w:r w:rsidR="00772138" w:rsidRPr="001F20D1">
        <w:t>в</w:t>
      </w:r>
      <w:r w:rsidR="00385808" w:rsidRPr="001F20D1">
        <w:t xml:space="preserve"> </w:t>
      </w:r>
      <w:r w:rsidR="00772138" w:rsidRPr="001F20D1">
        <w:t>разрезе</w:t>
      </w:r>
      <w:r w:rsidR="00385808" w:rsidRPr="001F20D1">
        <w:t xml:space="preserve"> </w:t>
      </w:r>
      <w:r w:rsidR="00772138" w:rsidRPr="001F20D1">
        <w:t>карт.</w:t>
      </w:r>
    </w:p>
    <w:p w14:paraId="2219C46D" w14:textId="14EB8D2B" w:rsidR="001351A2" w:rsidRPr="001F20D1" w:rsidRDefault="00772138" w:rsidP="00772138">
      <w:r w:rsidRPr="001F20D1">
        <w:t>Сведения</w:t>
      </w:r>
      <w:r w:rsidR="00385808" w:rsidRPr="001F20D1">
        <w:t xml:space="preserve"> </w:t>
      </w:r>
      <w:r w:rsidRPr="001F20D1">
        <w:t>об</w:t>
      </w:r>
      <w:r w:rsidR="00385808" w:rsidRPr="001F20D1">
        <w:t xml:space="preserve"> </w:t>
      </w:r>
      <w:r w:rsidRPr="001F20D1">
        <w:t>операциях,</w:t>
      </w:r>
      <w:r w:rsidR="00385808" w:rsidRPr="001F20D1">
        <w:t xml:space="preserve"> </w:t>
      </w:r>
      <w:r w:rsidRPr="001F20D1">
        <w:t>сформированные</w:t>
      </w:r>
      <w:r w:rsidR="00385808" w:rsidRPr="001F20D1">
        <w:t xml:space="preserve"> </w:t>
      </w:r>
      <w:r w:rsidRPr="001F20D1">
        <w:t>для</w:t>
      </w:r>
      <w:r w:rsidR="00385808" w:rsidRPr="001F20D1">
        <w:t xml:space="preserve"> </w:t>
      </w:r>
      <w:r w:rsidRPr="001F20D1">
        <w:t>клиентов,</w:t>
      </w:r>
      <w:r w:rsidR="00385808" w:rsidRPr="001F20D1">
        <w:t xml:space="preserve"> </w:t>
      </w:r>
      <w:r w:rsidRPr="001F20D1">
        <w:t>л/с</w:t>
      </w:r>
      <w:r w:rsidR="00385808" w:rsidRPr="001F20D1">
        <w:t xml:space="preserve"> </w:t>
      </w:r>
      <w:r w:rsidRPr="001F20D1">
        <w:t>которых</w:t>
      </w:r>
      <w:r w:rsidR="00385808" w:rsidRPr="001F20D1">
        <w:t xml:space="preserve"> </w:t>
      </w:r>
      <w:r w:rsidRPr="001F20D1">
        <w:t>ведутся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Модуле</w:t>
      </w:r>
      <w:r w:rsidR="00385808" w:rsidRPr="001F20D1">
        <w:t xml:space="preserve"> </w:t>
      </w:r>
      <w:r w:rsidRPr="001F20D1">
        <w:t>и</w:t>
      </w:r>
      <w:r w:rsidR="00385808" w:rsidRPr="001F20D1">
        <w:t xml:space="preserve"> </w:t>
      </w:r>
      <w:r w:rsidRPr="001F20D1">
        <w:t>ПУР</w:t>
      </w:r>
      <w:r w:rsidR="00385808" w:rsidRPr="001F20D1">
        <w:t xml:space="preserve"> </w:t>
      </w:r>
      <w:r w:rsidRPr="001F20D1">
        <w:t>ЭБ,</w:t>
      </w:r>
      <w:r w:rsidR="00385808" w:rsidRPr="001F20D1">
        <w:t xml:space="preserve"> </w:t>
      </w:r>
      <w:r w:rsidRPr="001F20D1">
        <w:t>доступны</w:t>
      </w:r>
      <w:r w:rsidR="00385808" w:rsidRPr="001F20D1">
        <w:t xml:space="preserve"> </w:t>
      </w:r>
      <w:r w:rsidRPr="001F20D1">
        <w:t>клиентам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ЛК</w:t>
      </w:r>
      <w:r w:rsidR="00385808" w:rsidRPr="001F20D1">
        <w:t xml:space="preserve"> </w:t>
      </w:r>
      <w:r w:rsidRPr="001F20D1">
        <w:t>Клиента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Модуле.</w:t>
      </w:r>
    </w:p>
    <w:p w14:paraId="43D44277" w14:textId="1962AE14" w:rsidR="001322A9" w:rsidRPr="001F20D1" w:rsidRDefault="00AC4C4B" w:rsidP="00497683">
      <w:pPr>
        <w:pStyle w:val="1"/>
        <w:pageBreakBefore w:val="0"/>
        <w:ind w:left="357" w:hanging="357"/>
        <w:jc w:val="left"/>
      </w:pPr>
      <w:bookmarkStart w:id="10" w:name="_Toc213250086"/>
      <w:bookmarkStart w:id="11" w:name="_Toc208996251"/>
      <w:bookmarkStart w:id="12" w:name="_Toc208996364"/>
      <w:bookmarkStart w:id="13" w:name="_Toc208996407"/>
      <w:r w:rsidRPr="001F20D1">
        <w:t>Формирование</w:t>
      </w:r>
      <w:r w:rsidR="00385808" w:rsidRPr="001F20D1">
        <w:t xml:space="preserve"> </w:t>
      </w:r>
      <w:r w:rsidR="008B2161" w:rsidRPr="001F20D1">
        <w:t xml:space="preserve">и обработка </w:t>
      </w:r>
      <w:r w:rsidR="00DF722D" w:rsidRPr="001F20D1">
        <w:t>документа</w:t>
      </w:r>
      <w:r w:rsidR="00385808" w:rsidRPr="001F20D1">
        <w:t xml:space="preserve"> </w:t>
      </w:r>
      <w:r w:rsidR="002708F7" w:rsidRPr="001F20D1">
        <w:t>«</w:t>
      </w:r>
      <w:r w:rsidR="00DF722D" w:rsidRPr="001F20D1">
        <w:t>Информация</w:t>
      </w:r>
      <w:r w:rsidR="00385808" w:rsidRPr="001F20D1">
        <w:t xml:space="preserve"> </w:t>
      </w:r>
      <w:r w:rsidR="00DF722D" w:rsidRPr="001F20D1">
        <w:t>об</w:t>
      </w:r>
      <w:r w:rsidR="00385808" w:rsidRPr="001F20D1">
        <w:t xml:space="preserve"> </w:t>
      </w:r>
      <w:r w:rsidR="00DF722D" w:rsidRPr="001F20D1">
        <w:t>операциях,</w:t>
      </w:r>
      <w:r w:rsidR="00385808" w:rsidRPr="001F20D1">
        <w:t xml:space="preserve"> </w:t>
      </w:r>
      <w:r w:rsidR="00DF722D" w:rsidRPr="001F20D1">
        <w:t>совершаемых</w:t>
      </w:r>
      <w:r w:rsidR="00385808" w:rsidRPr="001F20D1">
        <w:t xml:space="preserve"> </w:t>
      </w:r>
      <w:r w:rsidR="00DF722D" w:rsidRPr="001F20D1">
        <w:t>по</w:t>
      </w:r>
      <w:r w:rsidR="00385808" w:rsidRPr="001F20D1">
        <w:t xml:space="preserve"> </w:t>
      </w:r>
      <w:r w:rsidR="00DF722D" w:rsidRPr="001F20D1">
        <w:t>Счету</w:t>
      </w:r>
      <w:r w:rsidR="00385808" w:rsidRPr="001F20D1">
        <w:t xml:space="preserve"> </w:t>
      </w:r>
      <w:r w:rsidR="00DF722D" w:rsidRPr="001F20D1">
        <w:t>в</w:t>
      </w:r>
      <w:r w:rsidR="00385808" w:rsidRPr="001F20D1">
        <w:t xml:space="preserve"> </w:t>
      </w:r>
      <w:r w:rsidR="00DF722D" w:rsidRPr="001F20D1">
        <w:t>разрезе</w:t>
      </w:r>
      <w:r w:rsidR="00385808" w:rsidRPr="001F20D1">
        <w:t xml:space="preserve"> </w:t>
      </w:r>
      <w:r w:rsidR="00DF722D" w:rsidRPr="001F20D1">
        <w:t>карт</w:t>
      </w:r>
      <w:r w:rsidR="002708F7" w:rsidRPr="001F20D1">
        <w:t>»</w:t>
      </w:r>
      <w:r w:rsidR="00385808" w:rsidRPr="001F20D1">
        <w:t xml:space="preserve"> </w:t>
      </w:r>
      <w:r w:rsidR="00DF722D" w:rsidRPr="001F20D1">
        <w:t>в</w:t>
      </w:r>
      <w:r w:rsidR="00385808" w:rsidRPr="001F20D1">
        <w:t xml:space="preserve"> </w:t>
      </w:r>
      <w:r w:rsidR="00DF722D" w:rsidRPr="001F20D1">
        <w:t>ЛК</w:t>
      </w:r>
      <w:r w:rsidR="00385808" w:rsidRPr="001F20D1">
        <w:t xml:space="preserve"> </w:t>
      </w:r>
      <w:r w:rsidR="00DF722D" w:rsidRPr="001F20D1">
        <w:t>ТОФК</w:t>
      </w:r>
      <w:bookmarkEnd w:id="10"/>
    </w:p>
    <w:bookmarkEnd w:id="11"/>
    <w:bookmarkEnd w:id="12"/>
    <w:bookmarkEnd w:id="13"/>
    <w:p w14:paraId="642B833D" w14:textId="350984A1" w:rsidR="00772138" w:rsidRPr="001F20D1" w:rsidRDefault="00772138" w:rsidP="00772138">
      <w:pPr>
        <w:pStyle w:val="GOSTNormal"/>
        <w:rPr>
          <w:rFonts w:eastAsiaTheme="minorEastAsia"/>
        </w:rPr>
      </w:pPr>
      <w:r w:rsidRPr="001F20D1">
        <w:t>Шаги</w:t>
      </w:r>
      <w:r w:rsidR="00385808" w:rsidRPr="001F20D1">
        <w:t xml:space="preserve"> </w:t>
      </w:r>
      <w:r w:rsidRPr="001F20D1">
        <w:t>пользователя,</w:t>
      </w:r>
      <w:r w:rsidR="00385808" w:rsidRPr="001F20D1">
        <w:t xml:space="preserve"> </w:t>
      </w:r>
      <w:r w:rsidRPr="001F20D1">
        <w:t>выполняемые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ЛК</w:t>
      </w:r>
      <w:r w:rsidR="00385808" w:rsidRPr="001F20D1">
        <w:t xml:space="preserve"> </w:t>
      </w:r>
      <w:r w:rsidRPr="001F20D1">
        <w:t>ТОФК</w:t>
      </w:r>
      <w:r w:rsidR="00385808" w:rsidRPr="001F20D1">
        <w:t xml:space="preserve"> </w:t>
      </w:r>
      <w:r w:rsidRPr="001F20D1">
        <w:t>при</w:t>
      </w:r>
      <w:r w:rsidR="00385808" w:rsidRPr="001F20D1">
        <w:t xml:space="preserve"> </w:t>
      </w:r>
      <w:r w:rsidRPr="001F20D1">
        <w:t>формировании</w:t>
      </w:r>
      <w:r w:rsidR="00385808" w:rsidRPr="001F20D1">
        <w:t xml:space="preserve"> </w:t>
      </w:r>
      <w:r w:rsidRPr="001F20D1">
        <w:t>и</w:t>
      </w:r>
      <w:r w:rsidR="00385808" w:rsidRPr="001F20D1">
        <w:t xml:space="preserve"> </w:t>
      </w:r>
      <w:r w:rsidRPr="001F20D1">
        <w:t>обработке</w:t>
      </w:r>
      <w:r w:rsidR="00385808" w:rsidRPr="001F20D1">
        <w:t xml:space="preserve"> </w:t>
      </w:r>
      <w:r w:rsidRPr="001F20D1">
        <w:t>Информации.</w:t>
      </w:r>
    </w:p>
    <w:p w14:paraId="745698AB" w14:textId="6AA8EDEC" w:rsidR="00772138" w:rsidRPr="001F20D1" w:rsidRDefault="00772138" w:rsidP="00772138">
      <w:pPr>
        <w:pStyle w:val="GOSTNormal"/>
      </w:pPr>
      <w:r w:rsidRPr="001F20D1">
        <w:rPr>
          <w:rStyle w:val="GOSTSymBold"/>
        </w:rPr>
        <w:t>Шаг</w:t>
      </w:r>
      <w:r w:rsidR="00385808" w:rsidRPr="001F20D1">
        <w:rPr>
          <w:rStyle w:val="GOSTSymBold"/>
        </w:rPr>
        <w:t xml:space="preserve"> </w:t>
      </w:r>
      <w:r w:rsidRPr="001F20D1">
        <w:rPr>
          <w:rStyle w:val="GOSTSymBold"/>
        </w:rPr>
        <w:t>1.</w:t>
      </w:r>
      <w:r w:rsidR="00385808" w:rsidRPr="001F20D1">
        <w:t xml:space="preserve"> </w:t>
      </w:r>
      <w:r w:rsidR="002A554C" w:rsidRPr="001F20D1">
        <w:t>При</w:t>
      </w:r>
      <w:r w:rsidR="00385808" w:rsidRPr="001F20D1">
        <w:t xml:space="preserve"> </w:t>
      </w:r>
      <w:r w:rsidR="002A554C" w:rsidRPr="001F20D1">
        <w:t>необходимости</w:t>
      </w:r>
      <w:r w:rsidR="00385808" w:rsidRPr="001F20D1">
        <w:t xml:space="preserve"> </w:t>
      </w:r>
      <w:r w:rsidR="002A554C" w:rsidRPr="001F20D1">
        <w:t>ручного</w:t>
      </w:r>
      <w:r w:rsidR="00385808" w:rsidRPr="001F20D1">
        <w:t xml:space="preserve"> </w:t>
      </w:r>
      <w:r w:rsidR="002A554C" w:rsidRPr="001F20D1">
        <w:t>ввода</w:t>
      </w:r>
      <w:r w:rsidR="00385808" w:rsidRPr="001F20D1">
        <w:t xml:space="preserve"> </w:t>
      </w:r>
      <w:r w:rsidR="002A554C" w:rsidRPr="001F20D1">
        <w:t>Информации</w:t>
      </w:r>
      <w:r w:rsidR="00385808" w:rsidRPr="001F20D1">
        <w:t xml:space="preserve"> </w:t>
      </w:r>
      <w:r w:rsidR="002A554C" w:rsidRPr="001F20D1">
        <w:t>ответственный</w:t>
      </w:r>
      <w:r w:rsidR="00385808" w:rsidRPr="001F20D1">
        <w:t xml:space="preserve"> </w:t>
      </w:r>
      <w:r w:rsidR="002A554C" w:rsidRPr="001F20D1">
        <w:t>исполнитель</w:t>
      </w:r>
      <w:r w:rsidR="00385808" w:rsidRPr="001F20D1">
        <w:t xml:space="preserve"> </w:t>
      </w:r>
      <w:r w:rsidR="002A554C" w:rsidRPr="001F20D1">
        <w:t>ТОФК</w:t>
      </w:r>
      <w:r w:rsidR="00385808" w:rsidRPr="001F20D1">
        <w:t xml:space="preserve"> </w:t>
      </w:r>
      <w:r w:rsidR="002A554C" w:rsidRPr="001F20D1">
        <w:t>авторизуется</w:t>
      </w:r>
      <w:r w:rsidR="00385808" w:rsidRPr="001F20D1">
        <w:t xml:space="preserve"> </w:t>
      </w:r>
      <w:r w:rsidR="002A554C" w:rsidRPr="001F20D1">
        <w:t>и</w:t>
      </w:r>
      <w:r w:rsidR="00385808" w:rsidRPr="001F20D1">
        <w:t xml:space="preserve"> </w:t>
      </w:r>
      <w:r w:rsidR="002A554C" w:rsidRPr="001F20D1">
        <w:t>заходит</w:t>
      </w:r>
      <w:r w:rsidR="00385808" w:rsidRPr="001F20D1">
        <w:t xml:space="preserve"> </w:t>
      </w:r>
      <w:r w:rsidR="002A554C" w:rsidRPr="001F20D1">
        <w:t>в</w:t>
      </w:r>
      <w:r w:rsidR="00385808" w:rsidRPr="001F20D1">
        <w:t xml:space="preserve"> </w:t>
      </w:r>
      <w:r w:rsidR="002A554C" w:rsidRPr="001F20D1">
        <w:t>ЛК</w:t>
      </w:r>
      <w:r w:rsidR="00385808" w:rsidRPr="001F20D1">
        <w:t xml:space="preserve"> </w:t>
      </w:r>
      <w:r w:rsidR="002A554C" w:rsidRPr="001F20D1">
        <w:t>ТОФК,</w:t>
      </w:r>
      <w:r w:rsidR="00385808" w:rsidRPr="001F20D1">
        <w:t xml:space="preserve"> </w:t>
      </w:r>
      <w:r w:rsidR="002A554C" w:rsidRPr="001F20D1">
        <w:t>в</w:t>
      </w:r>
      <w:r w:rsidR="00385808" w:rsidRPr="001F20D1">
        <w:t xml:space="preserve"> </w:t>
      </w:r>
      <w:r w:rsidR="002A554C" w:rsidRPr="001F20D1">
        <w:t>меню</w:t>
      </w:r>
      <w:r w:rsidR="00385808" w:rsidRPr="001F20D1">
        <w:t xml:space="preserve"> </w:t>
      </w:r>
      <w:r w:rsidR="002A554C" w:rsidRPr="001F20D1">
        <w:t>слева</w:t>
      </w:r>
      <w:r w:rsidR="00385808" w:rsidRPr="001F20D1">
        <w:t xml:space="preserve"> </w:t>
      </w:r>
      <w:r w:rsidR="002A554C" w:rsidRPr="001F20D1">
        <w:t>выбирает</w:t>
      </w:r>
      <w:r w:rsidR="00385808" w:rsidRPr="001F20D1">
        <w:t xml:space="preserve"> </w:t>
      </w:r>
      <w:r w:rsidR="002A554C" w:rsidRPr="001F20D1">
        <w:t>раздел</w:t>
      </w:r>
      <w:r w:rsidR="00385808" w:rsidRPr="001F20D1">
        <w:t xml:space="preserve"> </w:t>
      </w:r>
      <w:r w:rsidR="002708F7" w:rsidRPr="001F20D1">
        <w:t>«</w:t>
      </w:r>
      <w:r w:rsidR="002A554C" w:rsidRPr="001F20D1">
        <w:t>Наличные</w:t>
      </w:r>
      <w:r w:rsidR="00385808" w:rsidRPr="001F20D1">
        <w:t xml:space="preserve"> </w:t>
      </w:r>
      <w:r w:rsidR="002A554C" w:rsidRPr="001F20D1">
        <w:t>средства</w:t>
      </w:r>
      <w:r w:rsidR="002708F7" w:rsidRPr="001F20D1">
        <w:t>»</w:t>
      </w:r>
      <w:r w:rsidR="00385808" w:rsidRPr="001F20D1">
        <w:t xml:space="preserve"> </w:t>
      </w:r>
      <w:r w:rsidR="002A554C" w:rsidRPr="001F20D1">
        <w:t>подраздел</w:t>
      </w:r>
      <w:r w:rsidR="00385808" w:rsidRPr="001F20D1">
        <w:t xml:space="preserve"> </w:t>
      </w:r>
      <w:r w:rsidR="002708F7" w:rsidRPr="001F20D1">
        <w:t>«</w:t>
      </w:r>
      <w:r w:rsidR="002A554C" w:rsidRPr="001F20D1">
        <w:t>Наличные</w:t>
      </w:r>
      <w:r w:rsidR="00385808" w:rsidRPr="001F20D1">
        <w:t xml:space="preserve"> </w:t>
      </w:r>
      <w:r w:rsidR="002A554C" w:rsidRPr="001F20D1">
        <w:t>по</w:t>
      </w:r>
      <w:r w:rsidR="00385808" w:rsidRPr="001F20D1">
        <w:t xml:space="preserve"> </w:t>
      </w:r>
      <w:r w:rsidR="002A554C" w:rsidRPr="001F20D1">
        <w:t>картам</w:t>
      </w:r>
      <w:r w:rsidR="002708F7" w:rsidRPr="001F20D1">
        <w:t>»</w:t>
      </w:r>
      <w:r w:rsidR="00385808" w:rsidRPr="001F20D1">
        <w:t xml:space="preserve"> </w:t>
      </w:r>
      <w:r w:rsidR="002A554C" w:rsidRPr="001F20D1">
        <w:t>и</w:t>
      </w:r>
      <w:r w:rsidR="00385808" w:rsidRPr="001F20D1">
        <w:t xml:space="preserve"> </w:t>
      </w:r>
      <w:r w:rsidR="002A554C" w:rsidRPr="001F20D1">
        <w:t>вкладку</w:t>
      </w:r>
      <w:r w:rsidR="00385808" w:rsidRPr="001F20D1">
        <w:t xml:space="preserve"> </w:t>
      </w:r>
      <w:r w:rsidR="002708F7" w:rsidRPr="001F20D1">
        <w:t>«</w:t>
      </w:r>
      <w:r w:rsidR="002A554C" w:rsidRPr="001F20D1">
        <w:t>Информация</w:t>
      </w:r>
      <w:r w:rsidR="00385808" w:rsidRPr="001F20D1">
        <w:t xml:space="preserve"> </w:t>
      </w:r>
      <w:r w:rsidR="002A554C" w:rsidRPr="001F20D1">
        <w:t>об</w:t>
      </w:r>
      <w:r w:rsidR="00385808" w:rsidRPr="001F20D1">
        <w:t xml:space="preserve"> </w:t>
      </w:r>
      <w:r w:rsidR="002A554C" w:rsidRPr="001F20D1">
        <w:t>операциях,</w:t>
      </w:r>
      <w:r w:rsidR="00385808" w:rsidRPr="001F20D1">
        <w:t xml:space="preserve"> </w:t>
      </w:r>
      <w:r w:rsidR="002A554C" w:rsidRPr="001F20D1">
        <w:t>совершаемых</w:t>
      </w:r>
      <w:r w:rsidR="00385808" w:rsidRPr="001F20D1">
        <w:t xml:space="preserve"> </w:t>
      </w:r>
      <w:r w:rsidR="002A554C" w:rsidRPr="001F20D1">
        <w:t>по</w:t>
      </w:r>
      <w:r w:rsidR="00385808" w:rsidRPr="001F20D1">
        <w:t xml:space="preserve"> </w:t>
      </w:r>
      <w:r w:rsidR="002A554C" w:rsidRPr="001F20D1">
        <w:t>Счету</w:t>
      </w:r>
      <w:r w:rsidR="00385808" w:rsidRPr="001F20D1">
        <w:t xml:space="preserve"> </w:t>
      </w:r>
      <w:r w:rsidR="002A554C" w:rsidRPr="001F20D1">
        <w:t>в</w:t>
      </w:r>
      <w:r w:rsidR="00385808" w:rsidRPr="001F20D1">
        <w:t xml:space="preserve"> </w:t>
      </w:r>
      <w:r w:rsidR="002A554C" w:rsidRPr="001F20D1">
        <w:t>разрезе</w:t>
      </w:r>
      <w:r w:rsidR="00385808" w:rsidRPr="001F20D1">
        <w:t xml:space="preserve"> </w:t>
      </w:r>
      <w:r w:rsidR="002A554C" w:rsidRPr="001F20D1">
        <w:t>карт</w:t>
      </w:r>
      <w:r w:rsidR="002708F7" w:rsidRPr="001F20D1">
        <w:t>»</w:t>
      </w:r>
      <w:r w:rsidR="002A554C" w:rsidRPr="001F20D1">
        <w:t>.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открывшейся</w:t>
      </w:r>
      <w:r w:rsidR="00385808" w:rsidRPr="001F20D1">
        <w:t xml:space="preserve"> </w:t>
      </w:r>
      <w:r w:rsidRPr="001F20D1">
        <w:t>вкладке</w:t>
      </w:r>
      <w:r w:rsidR="00385808" w:rsidRPr="001F20D1">
        <w:t xml:space="preserve"> </w:t>
      </w:r>
      <w:r w:rsidRPr="001F20D1">
        <w:t>отображается</w:t>
      </w:r>
      <w:r w:rsidR="00385808" w:rsidRPr="001F20D1">
        <w:t xml:space="preserve"> </w:t>
      </w:r>
      <w:r w:rsidRPr="001F20D1">
        <w:t>списковая</w:t>
      </w:r>
      <w:r w:rsidR="00385808" w:rsidRPr="001F20D1">
        <w:t xml:space="preserve"> </w:t>
      </w:r>
      <w:r w:rsidRPr="001F20D1">
        <w:t>форма</w:t>
      </w:r>
      <w:r w:rsidR="00385808" w:rsidRPr="001F20D1">
        <w:t xml:space="preserve"> </w:t>
      </w:r>
      <w:r w:rsidRPr="001F20D1">
        <w:t>документов,</w:t>
      </w:r>
      <w:r w:rsidR="00385808" w:rsidRPr="001F20D1">
        <w:t xml:space="preserve"> </w:t>
      </w:r>
      <w:r w:rsidRPr="001F20D1">
        <w:t>а</w:t>
      </w:r>
      <w:r w:rsidR="00385808" w:rsidRPr="001F20D1">
        <w:t xml:space="preserve"> </w:t>
      </w:r>
      <w:r w:rsidRPr="001F20D1">
        <w:t>также</w:t>
      </w:r>
      <w:r w:rsidR="00385808" w:rsidRPr="001F20D1">
        <w:t xml:space="preserve"> </w:t>
      </w:r>
      <w:r w:rsidRPr="001F20D1">
        <w:t>контекстное</w:t>
      </w:r>
      <w:r w:rsidR="00385808" w:rsidRPr="001F20D1">
        <w:t xml:space="preserve"> </w:t>
      </w:r>
      <w:r w:rsidRPr="001F20D1">
        <w:t>меню</w:t>
      </w:r>
      <w:r w:rsidR="00385808" w:rsidRPr="001F20D1">
        <w:t xml:space="preserve"> </w:t>
      </w:r>
      <w:r w:rsidRPr="001F20D1">
        <w:t>и</w:t>
      </w:r>
      <w:r w:rsidR="00385808" w:rsidRPr="001F20D1">
        <w:t xml:space="preserve"> </w:t>
      </w:r>
      <w:r w:rsidRPr="001F20D1">
        <w:t>рабочая</w:t>
      </w:r>
      <w:r w:rsidR="00385808" w:rsidRPr="001F20D1">
        <w:t xml:space="preserve"> </w:t>
      </w:r>
      <w:r w:rsidRPr="001F20D1">
        <w:t>панель</w:t>
      </w:r>
      <w:r w:rsidR="00385808" w:rsidRPr="001F20D1">
        <w:t xml:space="preserve"> </w:t>
      </w:r>
      <w:r w:rsidRPr="001F20D1">
        <w:t>инструментов.</w:t>
      </w:r>
      <w:r w:rsidR="00385808" w:rsidRPr="001F20D1">
        <w:t xml:space="preserve"> </w:t>
      </w:r>
      <w:r w:rsidRPr="001F20D1">
        <w:t>На</w:t>
      </w:r>
      <w:r w:rsidR="00385808" w:rsidRPr="001F20D1">
        <w:t xml:space="preserve"> </w:t>
      </w:r>
      <w:r w:rsidRPr="001F20D1">
        <w:t>панели</w:t>
      </w:r>
      <w:r w:rsidR="00385808" w:rsidRPr="001F20D1">
        <w:t xml:space="preserve"> </w:t>
      </w:r>
      <w:r w:rsidRPr="001F20D1">
        <w:t>инструментов</w:t>
      </w:r>
      <w:r w:rsidR="00385808" w:rsidRPr="001F20D1">
        <w:t xml:space="preserve"> </w:t>
      </w:r>
      <w:r w:rsidRPr="001F20D1">
        <w:t>пользователь</w:t>
      </w:r>
      <w:r w:rsidR="00385808" w:rsidRPr="001F20D1">
        <w:t xml:space="preserve"> </w:t>
      </w:r>
      <w:r w:rsidRPr="001F20D1">
        <w:t>нажимает</w:t>
      </w:r>
      <w:r w:rsidR="00385808" w:rsidRPr="001F20D1">
        <w:t xml:space="preserve"> </w:t>
      </w:r>
      <w:r w:rsidRPr="001F20D1">
        <w:t>кнопку</w:t>
      </w:r>
      <w:r w:rsidR="00385808" w:rsidRPr="001F20D1">
        <w:t xml:space="preserve"> </w:t>
      </w:r>
      <w:r w:rsidR="002708F7" w:rsidRPr="001F20D1">
        <w:t>«</w:t>
      </w:r>
      <w:r w:rsidRPr="001F20D1">
        <w:t>Создать</w:t>
      </w:r>
      <w:r w:rsidR="002708F7" w:rsidRPr="001F20D1">
        <w:t>»</w:t>
      </w:r>
      <w:r w:rsidR="00385808" w:rsidRPr="001F20D1">
        <w:t xml:space="preserve"> </w:t>
      </w:r>
      <w:r w:rsidRPr="001F20D1">
        <w:t>(Кнопка</w:t>
      </w:r>
      <w:r w:rsidR="00385808" w:rsidRPr="001F20D1">
        <w:t xml:space="preserve"> </w:t>
      </w:r>
      <w:r w:rsidR="002708F7" w:rsidRPr="001F20D1">
        <w:t>«</w:t>
      </w:r>
      <w:r w:rsidRPr="001F20D1">
        <w:t>Создать</w:t>
      </w:r>
      <w:r w:rsidR="002708F7" w:rsidRPr="001F20D1">
        <w:t>»</w:t>
      </w:r>
      <w:r w:rsidR="00385808" w:rsidRPr="001F20D1">
        <w:t xml:space="preserve"> </w:t>
      </w:r>
      <w:r w:rsidRPr="001F20D1">
        <w:t>доступна</w:t>
      </w:r>
      <w:r w:rsidR="00385808" w:rsidRPr="001F20D1">
        <w:t xml:space="preserve"> </w:t>
      </w:r>
      <w:r w:rsidRPr="001F20D1">
        <w:t>для</w:t>
      </w:r>
      <w:r w:rsidR="00385808" w:rsidRPr="001F20D1">
        <w:t xml:space="preserve"> </w:t>
      </w:r>
      <w:r w:rsidRPr="001F20D1">
        <w:t>нажатия</w:t>
      </w:r>
      <w:r w:rsidR="00385808" w:rsidRPr="001F20D1">
        <w:t xml:space="preserve"> </w:t>
      </w:r>
      <w:r w:rsidRPr="001F20D1">
        <w:t>пользователям</w:t>
      </w:r>
      <w:r w:rsidR="00385808" w:rsidRPr="001F20D1">
        <w:t xml:space="preserve"> </w:t>
      </w:r>
      <w:r w:rsidRPr="001F20D1">
        <w:t>с</w:t>
      </w:r>
      <w:r w:rsidR="00385808" w:rsidRPr="001F20D1">
        <w:t xml:space="preserve"> </w:t>
      </w:r>
      <w:r w:rsidRPr="001F20D1">
        <w:t>полномочиями</w:t>
      </w:r>
      <w:r w:rsidR="00385808" w:rsidRPr="001F20D1">
        <w:t xml:space="preserve"> </w:t>
      </w:r>
      <w:r w:rsidRPr="001F20D1">
        <w:t>по</w:t>
      </w:r>
      <w:r w:rsidR="00385808" w:rsidRPr="001F20D1">
        <w:t xml:space="preserve"> </w:t>
      </w:r>
      <w:r w:rsidRPr="001F20D1">
        <w:t>формированию</w:t>
      </w:r>
      <w:r w:rsidR="00385808" w:rsidRPr="001F20D1">
        <w:t xml:space="preserve"> </w:t>
      </w:r>
      <w:r w:rsidRPr="001F20D1">
        <w:t>Информации.).</w:t>
      </w:r>
      <w:r w:rsidR="00385808" w:rsidRPr="001F20D1">
        <w:t xml:space="preserve"> </w:t>
      </w:r>
      <w:r w:rsidRPr="001F20D1">
        <w:t>Открывается</w:t>
      </w:r>
      <w:r w:rsidR="00385808" w:rsidRPr="001F20D1">
        <w:t xml:space="preserve"> </w:t>
      </w:r>
      <w:r w:rsidRPr="001F20D1">
        <w:t>экранная</w:t>
      </w:r>
      <w:r w:rsidR="00385808" w:rsidRPr="001F20D1">
        <w:t xml:space="preserve"> </w:t>
      </w:r>
      <w:r w:rsidRPr="001F20D1">
        <w:t>форма</w:t>
      </w:r>
      <w:r w:rsidR="00385808" w:rsidRPr="001F20D1">
        <w:t xml:space="preserve"> </w:t>
      </w:r>
      <w:r w:rsidRPr="001F20D1">
        <w:t>документа</w:t>
      </w:r>
      <w:r w:rsidR="00385808" w:rsidRPr="001F20D1">
        <w:t xml:space="preserve"> </w:t>
      </w:r>
      <w:r w:rsidR="002708F7" w:rsidRPr="001F20D1">
        <w:t>«</w:t>
      </w:r>
      <w:r w:rsidRPr="001F20D1">
        <w:t>Информация</w:t>
      </w:r>
      <w:r w:rsidR="00385808" w:rsidRPr="001F20D1">
        <w:t xml:space="preserve"> </w:t>
      </w:r>
      <w:r w:rsidRPr="001F20D1">
        <w:t>об</w:t>
      </w:r>
      <w:r w:rsidR="00385808" w:rsidRPr="001F20D1">
        <w:t xml:space="preserve"> </w:t>
      </w:r>
      <w:r w:rsidRPr="001F20D1">
        <w:t>операциях,</w:t>
      </w:r>
      <w:r w:rsidR="00385808" w:rsidRPr="001F20D1">
        <w:t xml:space="preserve"> </w:t>
      </w:r>
      <w:r w:rsidRPr="001F20D1">
        <w:t>совершаемых</w:t>
      </w:r>
      <w:r w:rsidR="00385808" w:rsidRPr="001F20D1">
        <w:t xml:space="preserve"> </w:t>
      </w:r>
      <w:r w:rsidRPr="001F20D1">
        <w:t>по</w:t>
      </w:r>
      <w:r w:rsidR="00385808" w:rsidRPr="001F20D1">
        <w:t xml:space="preserve"> </w:t>
      </w:r>
      <w:r w:rsidRPr="001F20D1">
        <w:t>Счету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разрезе</w:t>
      </w:r>
      <w:r w:rsidR="002708F7" w:rsidRPr="001F20D1">
        <w:t>»</w:t>
      </w:r>
      <w:r w:rsidR="00385808" w:rsidRPr="001F20D1">
        <w:t xml:space="preserve"> </w:t>
      </w:r>
      <w:r w:rsidRPr="001F20D1">
        <w:t>со</w:t>
      </w:r>
      <w:r w:rsidR="00385808" w:rsidRPr="001F20D1">
        <w:t xml:space="preserve"> </w:t>
      </w:r>
      <w:r w:rsidRPr="001F20D1">
        <w:t>следующими</w:t>
      </w:r>
      <w:r w:rsidR="00385808" w:rsidRPr="001F20D1">
        <w:t xml:space="preserve"> </w:t>
      </w:r>
      <w:r w:rsidRPr="001F20D1">
        <w:t>разделами:</w:t>
      </w:r>
    </w:p>
    <w:p w14:paraId="392BCC56" w14:textId="6256D7D2" w:rsidR="00772138" w:rsidRPr="001F20D1" w:rsidRDefault="002708F7" w:rsidP="00772138">
      <w:pPr>
        <w:pStyle w:val="GOSTListnum"/>
        <w:rPr>
          <w:rFonts w:eastAsiaTheme="minorEastAsia"/>
        </w:rPr>
      </w:pPr>
      <w:r w:rsidRPr="001F20D1">
        <w:rPr>
          <w:rStyle w:val="GOSTSymBold"/>
        </w:rPr>
        <w:t>«</w:t>
      </w:r>
      <w:r w:rsidR="00772138" w:rsidRPr="001F20D1">
        <w:rPr>
          <w:rStyle w:val="GOSTSymBold"/>
        </w:rPr>
        <w:t>Основная</w:t>
      </w:r>
      <w:r w:rsidR="00385808" w:rsidRPr="001F20D1">
        <w:rPr>
          <w:rStyle w:val="GOSTSymBold"/>
        </w:rPr>
        <w:t xml:space="preserve"> </w:t>
      </w:r>
      <w:r w:rsidR="00772138" w:rsidRPr="001F20D1">
        <w:rPr>
          <w:rStyle w:val="GOSTSymBold"/>
        </w:rPr>
        <w:t>информация</w:t>
      </w:r>
      <w:r w:rsidRPr="001F20D1">
        <w:rPr>
          <w:rStyle w:val="GOSTSymBold"/>
        </w:rPr>
        <w:t>»</w:t>
      </w:r>
      <w:r w:rsidR="00772138" w:rsidRPr="001F20D1">
        <w:rPr>
          <w:color w:val="000000" w:themeColor="text1"/>
        </w:rPr>
        <w:t>.</w:t>
      </w:r>
      <w:r w:rsidR="00385808" w:rsidRPr="001F20D1">
        <w:t xml:space="preserve"> </w:t>
      </w:r>
      <w:r w:rsidR="00772138" w:rsidRPr="001F20D1">
        <w:t>В</w:t>
      </w:r>
      <w:r w:rsidR="00385808" w:rsidRPr="001F20D1">
        <w:t xml:space="preserve"> </w:t>
      </w:r>
      <w:r w:rsidR="00772138" w:rsidRPr="001F20D1">
        <w:t>разделе</w:t>
      </w:r>
      <w:r w:rsidR="00385808" w:rsidRPr="001F20D1">
        <w:t xml:space="preserve"> </w:t>
      </w:r>
      <w:r w:rsidR="00772138" w:rsidRPr="001F20D1">
        <w:t>отображается</w:t>
      </w:r>
      <w:r w:rsidR="00385808" w:rsidRPr="001F20D1">
        <w:t xml:space="preserve"> </w:t>
      </w:r>
      <w:r w:rsidR="00772138" w:rsidRPr="001F20D1">
        <w:t>основная</w:t>
      </w:r>
      <w:r w:rsidR="00385808" w:rsidRPr="001F20D1">
        <w:t xml:space="preserve"> </w:t>
      </w:r>
      <w:r w:rsidR="00772138" w:rsidRPr="001F20D1">
        <w:t>информация.</w:t>
      </w:r>
      <w:r w:rsidR="00385808" w:rsidRPr="001F20D1">
        <w:t xml:space="preserve"> </w:t>
      </w:r>
      <w:r w:rsidR="00772138" w:rsidRPr="001F20D1">
        <w:t>Доступен</w:t>
      </w:r>
      <w:r w:rsidR="00385808" w:rsidRPr="001F20D1">
        <w:t xml:space="preserve"> </w:t>
      </w:r>
      <w:r w:rsidR="00772138" w:rsidRPr="001F20D1">
        <w:t>ручной</w:t>
      </w:r>
      <w:r w:rsidR="00385808" w:rsidRPr="001F20D1">
        <w:t xml:space="preserve"> </w:t>
      </w:r>
      <w:r w:rsidR="00772138" w:rsidRPr="001F20D1">
        <w:t>ввод</w:t>
      </w:r>
      <w:r w:rsidR="00385808" w:rsidRPr="001F20D1">
        <w:t xml:space="preserve"> </w:t>
      </w:r>
      <w:r w:rsidR="00772138" w:rsidRPr="001F20D1">
        <w:t>номера</w:t>
      </w:r>
      <w:r w:rsidR="00385808" w:rsidRPr="001F20D1">
        <w:t xml:space="preserve"> </w:t>
      </w:r>
      <w:r w:rsidR="00772138" w:rsidRPr="001F20D1">
        <w:t>и</w:t>
      </w:r>
      <w:r w:rsidR="00385808" w:rsidRPr="001F20D1">
        <w:t xml:space="preserve"> </w:t>
      </w:r>
      <w:r w:rsidR="00772138" w:rsidRPr="001F20D1">
        <w:t>даты</w:t>
      </w:r>
      <w:r w:rsidR="00385808" w:rsidRPr="001F20D1">
        <w:t xml:space="preserve"> </w:t>
      </w:r>
      <w:r w:rsidR="00772138" w:rsidRPr="001F20D1">
        <w:t>документа.</w:t>
      </w:r>
    </w:p>
    <w:p w14:paraId="604ACE97" w14:textId="2DE50B29" w:rsidR="00772138" w:rsidRPr="001F20D1" w:rsidRDefault="002708F7" w:rsidP="007560A4">
      <w:pPr>
        <w:pStyle w:val="GOSTListnum2"/>
      </w:pPr>
      <w:r w:rsidRPr="001F20D1">
        <w:rPr>
          <w:rStyle w:val="GOSTSymBold"/>
        </w:rPr>
        <w:t>«</w:t>
      </w:r>
      <w:r w:rsidR="00772138" w:rsidRPr="001F20D1">
        <w:rPr>
          <w:rStyle w:val="GOSTSymBold"/>
        </w:rPr>
        <w:t>Сведения</w:t>
      </w:r>
      <w:r w:rsidR="00385808" w:rsidRPr="001F20D1">
        <w:rPr>
          <w:rStyle w:val="GOSTSymBold"/>
        </w:rPr>
        <w:t xml:space="preserve"> </w:t>
      </w:r>
      <w:r w:rsidR="00772138" w:rsidRPr="001F20D1">
        <w:rPr>
          <w:rStyle w:val="GOSTSymBold"/>
        </w:rPr>
        <w:t>о</w:t>
      </w:r>
      <w:r w:rsidR="00385808" w:rsidRPr="001F20D1">
        <w:rPr>
          <w:rStyle w:val="GOSTSymBold"/>
        </w:rPr>
        <w:t xml:space="preserve"> </w:t>
      </w:r>
      <w:r w:rsidR="00772138" w:rsidRPr="001F20D1">
        <w:rPr>
          <w:rStyle w:val="GOSTSymBold"/>
        </w:rPr>
        <w:t>клиенте</w:t>
      </w:r>
      <w:r w:rsidRPr="001F20D1">
        <w:rPr>
          <w:rStyle w:val="GOSTSymBold"/>
        </w:rPr>
        <w:t>»</w:t>
      </w:r>
      <w:r w:rsidR="00772138" w:rsidRPr="001F20D1">
        <w:rPr>
          <w:color w:val="000000" w:themeColor="text1"/>
        </w:rPr>
        <w:t>.</w:t>
      </w:r>
      <w:r w:rsidR="00385808" w:rsidRPr="001F20D1">
        <w:t xml:space="preserve"> </w:t>
      </w:r>
      <w:r w:rsidR="00772138" w:rsidRPr="001F20D1">
        <w:t>В</w:t>
      </w:r>
      <w:r w:rsidR="00385808" w:rsidRPr="001F20D1">
        <w:t xml:space="preserve"> </w:t>
      </w:r>
      <w:r w:rsidR="00772138" w:rsidRPr="001F20D1">
        <w:t>разделе</w:t>
      </w:r>
      <w:r w:rsidR="00385808" w:rsidRPr="001F20D1">
        <w:t xml:space="preserve"> </w:t>
      </w:r>
      <w:r w:rsidR="00772138" w:rsidRPr="001F20D1">
        <w:t>отображается</w:t>
      </w:r>
      <w:r w:rsidR="00385808" w:rsidRPr="001F20D1">
        <w:t xml:space="preserve"> </w:t>
      </w:r>
      <w:r w:rsidR="00772138" w:rsidRPr="001F20D1">
        <w:t>информация</w:t>
      </w:r>
      <w:r w:rsidR="00385808" w:rsidRPr="001F20D1">
        <w:t xml:space="preserve"> </w:t>
      </w:r>
      <w:r w:rsidR="00772138" w:rsidRPr="001F20D1">
        <w:t>о</w:t>
      </w:r>
      <w:r w:rsidR="00385808" w:rsidRPr="001F20D1">
        <w:t xml:space="preserve"> </w:t>
      </w:r>
      <w:r w:rsidR="00772138" w:rsidRPr="001F20D1">
        <w:t>клиенте.</w:t>
      </w:r>
      <w:r w:rsidR="00385808" w:rsidRPr="001F20D1">
        <w:t xml:space="preserve"> </w:t>
      </w:r>
      <w:r w:rsidR="00772138" w:rsidRPr="001F20D1">
        <w:t>Доступно</w:t>
      </w:r>
      <w:r w:rsidR="00385808" w:rsidRPr="001F20D1">
        <w:t xml:space="preserve"> </w:t>
      </w:r>
      <w:r w:rsidR="00772138" w:rsidRPr="001F20D1">
        <w:t>предзаполнение</w:t>
      </w:r>
      <w:r w:rsidR="00385808" w:rsidRPr="001F20D1">
        <w:t xml:space="preserve"> </w:t>
      </w:r>
      <w:r w:rsidR="00772138" w:rsidRPr="001F20D1">
        <w:t>раздела</w:t>
      </w:r>
      <w:r w:rsidR="00385808" w:rsidRPr="001F20D1">
        <w:t xml:space="preserve"> </w:t>
      </w:r>
      <w:r w:rsidR="00772138" w:rsidRPr="001F20D1">
        <w:t>данными</w:t>
      </w:r>
      <w:r w:rsidR="00385808" w:rsidRPr="001F20D1">
        <w:t xml:space="preserve"> </w:t>
      </w:r>
      <w:r w:rsidR="00772138" w:rsidRPr="001F20D1">
        <w:t>через</w:t>
      </w:r>
      <w:r w:rsidR="00385808" w:rsidRPr="001F20D1">
        <w:t xml:space="preserve"> </w:t>
      </w:r>
      <w:r w:rsidR="00772138" w:rsidRPr="001F20D1">
        <w:t>выбор</w:t>
      </w:r>
      <w:r w:rsidR="00385808" w:rsidRPr="001F20D1">
        <w:t xml:space="preserve"> </w:t>
      </w:r>
      <w:r w:rsidR="00772138" w:rsidRPr="001F20D1">
        <w:t>организации</w:t>
      </w:r>
      <w:r w:rsidR="00385808" w:rsidRPr="001F20D1">
        <w:t xml:space="preserve"> </w:t>
      </w:r>
      <w:r w:rsidR="00772138" w:rsidRPr="001F20D1">
        <w:t>по</w:t>
      </w:r>
      <w:r w:rsidR="00385808" w:rsidRPr="001F20D1">
        <w:t xml:space="preserve"> </w:t>
      </w:r>
      <w:r w:rsidR="00772138" w:rsidRPr="001F20D1">
        <w:t>коду</w:t>
      </w:r>
      <w:r w:rsidR="00385808" w:rsidRPr="001F20D1">
        <w:t xml:space="preserve"> </w:t>
      </w:r>
      <w:r w:rsidR="00772138" w:rsidRPr="001F20D1">
        <w:t>по</w:t>
      </w:r>
      <w:r w:rsidR="00385808" w:rsidRPr="001F20D1">
        <w:t xml:space="preserve"> </w:t>
      </w:r>
      <w:r w:rsidR="00772138" w:rsidRPr="001F20D1">
        <w:t>сводному</w:t>
      </w:r>
      <w:r w:rsidR="00385808" w:rsidRPr="001F20D1">
        <w:t xml:space="preserve"> </w:t>
      </w:r>
      <w:r w:rsidR="00772138" w:rsidRPr="001F20D1">
        <w:t>реестру</w:t>
      </w:r>
      <w:r w:rsidR="00385808" w:rsidRPr="001F20D1">
        <w:t xml:space="preserve"> </w:t>
      </w:r>
      <w:r w:rsidR="00772138" w:rsidRPr="001F20D1">
        <w:t>из</w:t>
      </w:r>
      <w:r w:rsidR="00385808" w:rsidRPr="001F20D1">
        <w:t xml:space="preserve"> </w:t>
      </w:r>
      <w:r w:rsidR="00772138" w:rsidRPr="001F20D1">
        <w:t>соответствующего</w:t>
      </w:r>
      <w:r w:rsidR="00385808" w:rsidRPr="001F20D1">
        <w:t xml:space="preserve"> </w:t>
      </w:r>
      <w:r w:rsidR="00772138" w:rsidRPr="001F20D1">
        <w:t>справочника</w:t>
      </w:r>
      <w:r w:rsidR="00385808" w:rsidRPr="001F20D1">
        <w:t xml:space="preserve"> </w:t>
      </w:r>
      <w:r w:rsidR="00772138" w:rsidRPr="001F20D1">
        <w:t>НСИ.</w:t>
      </w:r>
    </w:p>
    <w:p w14:paraId="30E45E68" w14:textId="1D168304" w:rsidR="00772138" w:rsidRPr="001F20D1" w:rsidRDefault="002708F7" w:rsidP="007560A4">
      <w:pPr>
        <w:pStyle w:val="GOSTListnum2"/>
      </w:pPr>
      <w:r w:rsidRPr="001F20D1">
        <w:rPr>
          <w:color w:val="000000" w:themeColor="text1"/>
        </w:rPr>
        <w:t>«</w:t>
      </w:r>
      <w:r w:rsidR="00772138" w:rsidRPr="001F20D1">
        <w:rPr>
          <w:rStyle w:val="GOSTSymBold"/>
        </w:rPr>
        <w:t>Обслуживающий</w:t>
      </w:r>
      <w:r w:rsidR="00385808" w:rsidRPr="001F20D1">
        <w:rPr>
          <w:rStyle w:val="GOSTSymBold"/>
        </w:rPr>
        <w:t xml:space="preserve"> </w:t>
      </w:r>
      <w:r w:rsidR="00772138" w:rsidRPr="001F20D1">
        <w:rPr>
          <w:rStyle w:val="GOSTSymBold"/>
        </w:rPr>
        <w:t>ТОФК</w:t>
      </w:r>
      <w:r w:rsidRPr="001F20D1">
        <w:rPr>
          <w:rStyle w:val="GOSTSymBold"/>
        </w:rPr>
        <w:t>»</w:t>
      </w:r>
      <w:r w:rsidR="00772138" w:rsidRPr="001F20D1">
        <w:rPr>
          <w:color w:val="000000" w:themeColor="text1"/>
        </w:rPr>
        <w:t>.</w:t>
      </w:r>
      <w:r w:rsidR="00385808" w:rsidRPr="001F20D1">
        <w:t xml:space="preserve"> </w:t>
      </w:r>
      <w:r w:rsidR="00772138" w:rsidRPr="001F20D1">
        <w:t>В</w:t>
      </w:r>
      <w:r w:rsidR="00385808" w:rsidRPr="001F20D1">
        <w:t xml:space="preserve"> </w:t>
      </w:r>
      <w:r w:rsidR="00772138" w:rsidRPr="001F20D1">
        <w:t>разделе</w:t>
      </w:r>
      <w:r w:rsidR="00385808" w:rsidRPr="001F20D1">
        <w:t xml:space="preserve"> </w:t>
      </w:r>
      <w:r w:rsidR="00772138" w:rsidRPr="001F20D1">
        <w:t>отображается</w:t>
      </w:r>
      <w:r w:rsidR="00385808" w:rsidRPr="001F20D1">
        <w:t xml:space="preserve"> </w:t>
      </w:r>
      <w:r w:rsidR="00772138" w:rsidRPr="001F20D1">
        <w:t>информация</w:t>
      </w:r>
      <w:r w:rsidR="00385808" w:rsidRPr="001F20D1">
        <w:t xml:space="preserve"> </w:t>
      </w:r>
      <w:r w:rsidR="00772138" w:rsidRPr="001F20D1">
        <w:t>о</w:t>
      </w:r>
      <w:r w:rsidR="00385808" w:rsidRPr="001F20D1">
        <w:t xml:space="preserve"> </w:t>
      </w:r>
      <w:r w:rsidR="00772138" w:rsidRPr="001F20D1">
        <w:t>ТОФК.</w:t>
      </w:r>
      <w:r w:rsidR="00385808" w:rsidRPr="001F20D1">
        <w:t xml:space="preserve"> </w:t>
      </w:r>
      <w:r w:rsidR="00772138" w:rsidRPr="001F20D1">
        <w:t>Доступно</w:t>
      </w:r>
      <w:r w:rsidR="00385808" w:rsidRPr="001F20D1">
        <w:t xml:space="preserve"> </w:t>
      </w:r>
      <w:r w:rsidR="00772138" w:rsidRPr="001F20D1">
        <w:t>предзаполнение</w:t>
      </w:r>
      <w:r w:rsidR="00385808" w:rsidRPr="001F20D1">
        <w:t xml:space="preserve"> </w:t>
      </w:r>
      <w:r w:rsidR="00772138" w:rsidRPr="001F20D1">
        <w:t>раздела</w:t>
      </w:r>
      <w:r w:rsidR="00385808" w:rsidRPr="001F20D1">
        <w:t xml:space="preserve"> </w:t>
      </w:r>
      <w:r w:rsidR="00772138" w:rsidRPr="001F20D1">
        <w:t>данными</w:t>
      </w:r>
      <w:r w:rsidR="00385808" w:rsidRPr="001F20D1">
        <w:t xml:space="preserve"> </w:t>
      </w:r>
      <w:r w:rsidR="00772138" w:rsidRPr="001F20D1">
        <w:t>через</w:t>
      </w:r>
      <w:r w:rsidR="00385808" w:rsidRPr="001F20D1">
        <w:t xml:space="preserve"> </w:t>
      </w:r>
      <w:r w:rsidR="00772138" w:rsidRPr="001F20D1">
        <w:t>выбор</w:t>
      </w:r>
      <w:r w:rsidR="00385808" w:rsidRPr="001F20D1">
        <w:t xml:space="preserve"> </w:t>
      </w:r>
      <w:r w:rsidR="00772138" w:rsidRPr="001F20D1">
        <w:t>организации</w:t>
      </w:r>
      <w:r w:rsidR="00385808" w:rsidRPr="001F20D1">
        <w:t xml:space="preserve"> </w:t>
      </w:r>
      <w:r w:rsidR="00772138" w:rsidRPr="001F20D1">
        <w:t>по</w:t>
      </w:r>
      <w:r w:rsidR="00385808" w:rsidRPr="001F20D1">
        <w:t xml:space="preserve"> </w:t>
      </w:r>
      <w:r w:rsidR="00772138" w:rsidRPr="001F20D1">
        <w:t>коду</w:t>
      </w:r>
      <w:r w:rsidR="00385808" w:rsidRPr="001F20D1">
        <w:t xml:space="preserve"> </w:t>
      </w:r>
      <w:r w:rsidR="00772138" w:rsidRPr="001F20D1">
        <w:t>ТОФК</w:t>
      </w:r>
      <w:r w:rsidR="00385808" w:rsidRPr="001F20D1">
        <w:t xml:space="preserve"> </w:t>
      </w:r>
      <w:r w:rsidR="00772138" w:rsidRPr="001F20D1">
        <w:t>из</w:t>
      </w:r>
      <w:r w:rsidR="00385808" w:rsidRPr="001F20D1">
        <w:t xml:space="preserve"> </w:t>
      </w:r>
      <w:r w:rsidR="00772138" w:rsidRPr="001F20D1">
        <w:t>соответствующего</w:t>
      </w:r>
      <w:r w:rsidR="00385808" w:rsidRPr="001F20D1">
        <w:t xml:space="preserve"> </w:t>
      </w:r>
      <w:r w:rsidR="00772138" w:rsidRPr="001F20D1">
        <w:t>справочника</w:t>
      </w:r>
      <w:r w:rsidR="00385808" w:rsidRPr="001F20D1">
        <w:t xml:space="preserve"> </w:t>
      </w:r>
      <w:r w:rsidR="00772138" w:rsidRPr="001F20D1">
        <w:t>НСИ.</w:t>
      </w:r>
    </w:p>
    <w:p w14:paraId="440696AB" w14:textId="3E44BB69" w:rsidR="00772138" w:rsidRPr="001F20D1" w:rsidRDefault="002708F7" w:rsidP="007560A4">
      <w:pPr>
        <w:pStyle w:val="GOSTListnum2"/>
      </w:pPr>
      <w:r w:rsidRPr="001F20D1">
        <w:rPr>
          <w:rStyle w:val="GOSTSymBold"/>
        </w:rPr>
        <w:t>«</w:t>
      </w:r>
      <w:r w:rsidR="00772138" w:rsidRPr="001F20D1">
        <w:rPr>
          <w:rStyle w:val="GOSTSymBold"/>
        </w:rPr>
        <w:t>Сведения</w:t>
      </w:r>
      <w:r w:rsidR="00385808" w:rsidRPr="001F20D1">
        <w:rPr>
          <w:rStyle w:val="GOSTSymBold"/>
        </w:rPr>
        <w:t xml:space="preserve"> </w:t>
      </w:r>
      <w:r w:rsidR="00772138" w:rsidRPr="001F20D1">
        <w:rPr>
          <w:rStyle w:val="GOSTSymBold"/>
        </w:rPr>
        <w:t>о</w:t>
      </w:r>
      <w:r w:rsidR="00385808" w:rsidRPr="001F20D1">
        <w:rPr>
          <w:rStyle w:val="GOSTSymBold"/>
        </w:rPr>
        <w:t xml:space="preserve"> </w:t>
      </w:r>
      <w:r w:rsidR="00772138" w:rsidRPr="001F20D1">
        <w:rPr>
          <w:rStyle w:val="GOSTSymBold"/>
        </w:rPr>
        <w:t>банке</w:t>
      </w:r>
      <w:r w:rsidRPr="001F20D1">
        <w:rPr>
          <w:rStyle w:val="GOSTSymBold"/>
        </w:rPr>
        <w:t>»</w:t>
      </w:r>
      <w:r w:rsidR="00772138" w:rsidRPr="001F20D1">
        <w:rPr>
          <w:color w:val="000000" w:themeColor="text1"/>
        </w:rPr>
        <w:t>.</w:t>
      </w:r>
      <w:r w:rsidR="00385808" w:rsidRPr="001F20D1">
        <w:rPr>
          <w:color w:val="000000" w:themeColor="text1"/>
        </w:rPr>
        <w:t xml:space="preserve"> </w:t>
      </w:r>
      <w:r w:rsidR="00772138" w:rsidRPr="001F20D1">
        <w:t>В</w:t>
      </w:r>
      <w:r w:rsidR="00385808" w:rsidRPr="001F20D1">
        <w:t xml:space="preserve"> </w:t>
      </w:r>
      <w:r w:rsidR="00772138" w:rsidRPr="001F20D1">
        <w:t>разделе</w:t>
      </w:r>
      <w:r w:rsidR="00385808" w:rsidRPr="001F20D1">
        <w:t xml:space="preserve"> </w:t>
      </w:r>
      <w:r w:rsidR="00772138" w:rsidRPr="001F20D1">
        <w:t>отображается</w:t>
      </w:r>
      <w:r w:rsidR="00385808" w:rsidRPr="001F20D1">
        <w:t xml:space="preserve"> </w:t>
      </w:r>
      <w:r w:rsidR="00772138" w:rsidRPr="001F20D1">
        <w:t>информация</w:t>
      </w:r>
      <w:r w:rsidR="00385808" w:rsidRPr="001F20D1">
        <w:t xml:space="preserve"> </w:t>
      </w:r>
      <w:r w:rsidR="00772138" w:rsidRPr="001F20D1">
        <w:t>о</w:t>
      </w:r>
      <w:r w:rsidR="00385808" w:rsidRPr="001F20D1">
        <w:t xml:space="preserve"> </w:t>
      </w:r>
      <w:r w:rsidR="00772138" w:rsidRPr="001F20D1">
        <w:t>банке.</w:t>
      </w:r>
      <w:r w:rsidR="00385808" w:rsidRPr="001F20D1">
        <w:t xml:space="preserve"> </w:t>
      </w:r>
      <w:r w:rsidR="00772138" w:rsidRPr="001F20D1">
        <w:t>Доступно</w:t>
      </w:r>
      <w:r w:rsidR="00385808" w:rsidRPr="001F20D1">
        <w:t xml:space="preserve"> </w:t>
      </w:r>
      <w:r w:rsidR="00772138" w:rsidRPr="001F20D1">
        <w:t>предзаполнения</w:t>
      </w:r>
      <w:r w:rsidR="00385808" w:rsidRPr="001F20D1">
        <w:t xml:space="preserve"> </w:t>
      </w:r>
      <w:r w:rsidR="00772138" w:rsidRPr="001F20D1">
        <w:t>раздела</w:t>
      </w:r>
      <w:r w:rsidR="00385808" w:rsidRPr="001F20D1">
        <w:t xml:space="preserve"> </w:t>
      </w:r>
      <w:r w:rsidR="00772138" w:rsidRPr="001F20D1">
        <w:t>данными</w:t>
      </w:r>
      <w:r w:rsidR="00385808" w:rsidRPr="001F20D1">
        <w:t xml:space="preserve"> </w:t>
      </w:r>
      <w:r w:rsidR="00772138" w:rsidRPr="001F20D1">
        <w:t>через</w:t>
      </w:r>
      <w:r w:rsidR="00385808" w:rsidRPr="001F20D1">
        <w:t xml:space="preserve"> </w:t>
      </w:r>
      <w:r w:rsidR="00772138" w:rsidRPr="001F20D1">
        <w:t>выбор</w:t>
      </w:r>
      <w:r w:rsidR="00385808" w:rsidRPr="001F20D1">
        <w:t xml:space="preserve"> </w:t>
      </w:r>
      <w:r w:rsidR="00772138" w:rsidRPr="001F20D1">
        <w:t>счета</w:t>
      </w:r>
      <w:r w:rsidR="00385808" w:rsidRPr="001F20D1">
        <w:t xml:space="preserve"> </w:t>
      </w:r>
      <w:r w:rsidR="00772138" w:rsidRPr="001F20D1">
        <w:t>организации</w:t>
      </w:r>
      <w:r w:rsidR="00385808" w:rsidRPr="001F20D1">
        <w:t xml:space="preserve"> </w:t>
      </w:r>
      <w:r w:rsidR="00772138" w:rsidRPr="001F20D1">
        <w:t>по</w:t>
      </w:r>
      <w:r w:rsidR="00385808" w:rsidRPr="001F20D1">
        <w:t xml:space="preserve"> </w:t>
      </w:r>
      <w:r w:rsidR="00772138" w:rsidRPr="001F20D1">
        <w:t>номеру</w:t>
      </w:r>
      <w:r w:rsidR="00385808" w:rsidRPr="001F20D1">
        <w:t xml:space="preserve"> </w:t>
      </w:r>
      <w:r w:rsidR="00772138" w:rsidRPr="001F20D1">
        <w:t>банковского</w:t>
      </w:r>
      <w:r w:rsidR="00385808" w:rsidRPr="001F20D1">
        <w:t xml:space="preserve"> </w:t>
      </w:r>
      <w:r w:rsidR="00772138" w:rsidRPr="001F20D1">
        <w:t>счета</w:t>
      </w:r>
      <w:r w:rsidR="00385808" w:rsidRPr="001F20D1">
        <w:t xml:space="preserve"> </w:t>
      </w:r>
      <w:r w:rsidR="00772138" w:rsidRPr="001F20D1">
        <w:t>из</w:t>
      </w:r>
      <w:r w:rsidR="00385808" w:rsidRPr="001F20D1">
        <w:t xml:space="preserve"> </w:t>
      </w:r>
      <w:r w:rsidR="00772138" w:rsidRPr="001F20D1">
        <w:t>соответствующего</w:t>
      </w:r>
      <w:r w:rsidR="00385808" w:rsidRPr="001F20D1">
        <w:t xml:space="preserve"> </w:t>
      </w:r>
      <w:r w:rsidR="00772138" w:rsidRPr="001F20D1">
        <w:t>справочника</w:t>
      </w:r>
      <w:r w:rsidR="00385808" w:rsidRPr="001F20D1">
        <w:t xml:space="preserve"> </w:t>
      </w:r>
      <w:r w:rsidR="00772138" w:rsidRPr="001F20D1">
        <w:t>НСИ.</w:t>
      </w:r>
    </w:p>
    <w:p w14:paraId="30F2AE1F" w14:textId="1DC06828" w:rsidR="00191196" w:rsidRPr="001F20D1" w:rsidRDefault="002708F7" w:rsidP="007560A4">
      <w:pPr>
        <w:pStyle w:val="GOSTListnum2"/>
      </w:pPr>
      <w:r w:rsidRPr="001F20D1">
        <w:rPr>
          <w:rStyle w:val="GOSTSymBold"/>
        </w:rPr>
        <w:t>«</w:t>
      </w:r>
      <w:r w:rsidR="00772138" w:rsidRPr="001F20D1">
        <w:rPr>
          <w:rStyle w:val="GOSTSymBold"/>
        </w:rPr>
        <w:t>Всего</w:t>
      </w:r>
      <w:r w:rsidR="00385808" w:rsidRPr="001F20D1">
        <w:rPr>
          <w:rStyle w:val="GOSTSymBold"/>
        </w:rPr>
        <w:t xml:space="preserve"> </w:t>
      </w:r>
      <w:r w:rsidR="00772138" w:rsidRPr="001F20D1">
        <w:rPr>
          <w:rStyle w:val="GOSTSymBold"/>
        </w:rPr>
        <w:t>по</w:t>
      </w:r>
      <w:r w:rsidR="00385808" w:rsidRPr="001F20D1">
        <w:rPr>
          <w:rStyle w:val="GOSTSymBold"/>
        </w:rPr>
        <w:t xml:space="preserve"> </w:t>
      </w:r>
      <w:r w:rsidR="00772138" w:rsidRPr="001F20D1">
        <w:rPr>
          <w:rStyle w:val="GOSTSymBold"/>
        </w:rPr>
        <w:t>документу</w:t>
      </w:r>
      <w:r w:rsidRPr="001F20D1">
        <w:rPr>
          <w:rStyle w:val="GOSTSymBold"/>
        </w:rPr>
        <w:t>»</w:t>
      </w:r>
      <w:r w:rsidR="00772138" w:rsidRPr="001F20D1">
        <w:rPr>
          <w:color w:val="000000" w:themeColor="text1"/>
        </w:rPr>
        <w:t>.</w:t>
      </w:r>
      <w:r w:rsidR="00385808" w:rsidRPr="001F20D1">
        <w:rPr>
          <w:color w:val="000000" w:themeColor="text1"/>
        </w:rPr>
        <w:t xml:space="preserve"> </w:t>
      </w:r>
      <w:r w:rsidR="00772138" w:rsidRPr="001F20D1">
        <w:t>В</w:t>
      </w:r>
      <w:r w:rsidR="00385808" w:rsidRPr="001F20D1">
        <w:t xml:space="preserve"> </w:t>
      </w:r>
      <w:r w:rsidR="00772138" w:rsidRPr="001F20D1">
        <w:t>разделе</w:t>
      </w:r>
      <w:r w:rsidR="00385808" w:rsidRPr="001F20D1">
        <w:t xml:space="preserve"> </w:t>
      </w:r>
      <w:r w:rsidR="00772138" w:rsidRPr="001F20D1">
        <w:t>отображается</w:t>
      </w:r>
      <w:r w:rsidR="00385808" w:rsidRPr="001F20D1">
        <w:t xml:space="preserve"> </w:t>
      </w:r>
      <w:r w:rsidR="00772138" w:rsidRPr="001F20D1">
        <w:t>агрегированная</w:t>
      </w:r>
      <w:r w:rsidR="00385808" w:rsidRPr="001F20D1">
        <w:t xml:space="preserve"> </w:t>
      </w:r>
      <w:r w:rsidR="00772138" w:rsidRPr="001F20D1">
        <w:t>информация</w:t>
      </w:r>
      <w:r w:rsidR="00385808" w:rsidRPr="001F20D1">
        <w:t xml:space="preserve"> </w:t>
      </w:r>
      <w:r w:rsidR="00772138" w:rsidRPr="001F20D1">
        <w:t>о</w:t>
      </w:r>
      <w:r w:rsidR="00385808" w:rsidRPr="001F20D1">
        <w:t xml:space="preserve"> </w:t>
      </w:r>
      <w:r w:rsidR="00772138" w:rsidRPr="001F20D1">
        <w:t>средствах</w:t>
      </w:r>
      <w:r w:rsidR="00385808" w:rsidRPr="001F20D1">
        <w:t xml:space="preserve"> </w:t>
      </w:r>
      <w:r w:rsidR="00772138" w:rsidRPr="001F20D1">
        <w:t>по</w:t>
      </w:r>
      <w:r w:rsidR="00385808" w:rsidRPr="001F20D1">
        <w:t xml:space="preserve"> </w:t>
      </w:r>
      <w:r w:rsidR="00772138" w:rsidRPr="001F20D1">
        <w:t>всем</w:t>
      </w:r>
      <w:r w:rsidR="00385808" w:rsidRPr="001F20D1">
        <w:t xml:space="preserve"> </w:t>
      </w:r>
      <w:r w:rsidR="00772138" w:rsidRPr="001F20D1">
        <w:t>картам.</w:t>
      </w:r>
      <w:r w:rsidR="00385808" w:rsidRPr="001F20D1">
        <w:t xml:space="preserve"> </w:t>
      </w:r>
      <w:r w:rsidR="00772138" w:rsidRPr="001F20D1">
        <w:t>Информация</w:t>
      </w:r>
      <w:r w:rsidR="00385808" w:rsidRPr="001F20D1">
        <w:t xml:space="preserve"> </w:t>
      </w:r>
      <w:r w:rsidR="00772138" w:rsidRPr="001F20D1">
        <w:t>в</w:t>
      </w:r>
      <w:r w:rsidR="00385808" w:rsidRPr="001F20D1">
        <w:t xml:space="preserve"> </w:t>
      </w:r>
      <w:r w:rsidR="00772138" w:rsidRPr="001F20D1">
        <w:t>разделе</w:t>
      </w:r>
      <w:r w:rsidR="00385808" w:rsidRPr="001F20D1">
        <w:t xml:space="preserve"> </w:t>
      </w:r>
      <w:r w:rsidR="00772138" w:rsidRPr="001F20D1">
        <w:t>формируется</w:t>
      </w:r>
      <w:r w:rsidR="00385808" w:rsidRPr="001F20D1">
        <w:t xml:space="preserve"> </w:t>
      </w:r>
      <w:r w:rsidR="00772138" w:rsidRPr="001F20D1">
        <w:t>автоматически.</w:t>
      </w:r>
    </w:p>
    <w:p w14:paraId="796883E5" w14:textId="250A88B3" w:rsidR="006B3A71" w:rsidRPr="001F20D1" w:rsidRDefault="006B3A71" w:rsidP="007560A4">
      <w:pPr>
        <w:pStyle w:val="GOSTFigure"/>
      </w:pPr>
      <w:r w:rsidRPr="001F20D1">
        <w:rPr>
          <w:noProof/>
        </w:rPr>
        <w:lastRenderedPageBreak/>
        <w:drawing>
          <wp:inline distT="0" distB="0" distL="0" distR="0" wp14:anchorId="202AF985" wp14:editId="20529842">
            <wp:extent cx="6115685" cy="42748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4274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69836" w14:textId="52A4654D" w:rsidR="004D5233" w:rsidRPr="00CE4CF3" w:rsidRDefault="004D5233" w:rsidP="00772138">
      <w:pPr>
        <w:pStyle w:val="GOSTListnum"/>
        <w:rPr>
          <w:rStyle w:val="GOSTSymBold"/>
          <w:b w:val="0"/>
        </w:rPr>
      </w:pPr>
      <w:r w:rsidRPr="001F20D1">
        <w:rPr>
          <w:rStyle w:val="GOSTSymBold"/>
        </w:rPr>
        <w:t>«Сведения об операциях»</w:t>
      </w:r>
      <w:r w:rsidRPr="001F20D1">
        <w:rPr>
          <w:color w:val="000000" w:themeColor="text1"/>
        </w:rPr>
        <w:t xml:space="preserve">. </w:t>
      </w:r>
      <w:r w:rsidRPr="001F20D1">
        <w:t>В разделе отобража</w:t>
      </w:r>
      <w:r w:rsidR="00C132A0" w:rsidRPr="001F20D1">
        <w:t>ю</w:t>
      </w:r>
      <w:r w:rsidRPr="001F20D1">
        <w:t>тся данные по картам и информация об операциях.</w:t>
      </w:r>
    </w:p>
    <w:p w14:paraId="5FF1342E" w14:textId="6EFDFA42" w:rsidR="00772138" w:rsidRPr="001F20D1" w:rsidRDefault="002708F7" w:rsidP="00CE4CF3">
      <w:pPr>
        <w:pStyle w:val="GOSTListnum2"/>
      </w:pPr>
      <w:r w:rsidRPr="001F20D1">
        <w:rPr>
          <w:rStyle w:val="GOSTSymBold"/>
        </w:rPr>
        <w:t>«</w:t>
      </w:r>
      <w:r w:rsidR="00772138" w:rsidRPr="001F20D1">
        <w:rPr>
          <w:rStyle w:val="GOSTSymBold"/>
        </w:rPr>
        <w:t>Итоговые</w:t>
      </w:r>
      <w:r w:rsidR="00385808" w:rsidRPr="001F20D1">
        <w:rPr>
          <w:rStyle w:val="GOSTSymBold"/>
        </w:rPr>
        <w:t xml:space="preserve"> </w:t>
      </w:r>
      <w:r w:rsidR="00772138" w:rsidRPr="001F20D1">
        <w:rPr>
          <w:rStyle w:val="GOSTSymBold"/>
        </w:rPr>
        <w:t>данные</w:t>
      </w:r>
      <w:r w:rsidR="00385808" w:rsidRPr="001F20D1">
        <w:rPr>
          <w:rStyle w:val="GOSTSymBold"/>
        </w:rPr>
        <w:t xml:space="preserve"> </w:t>
      </w:r>
      <w:r w:rsidR="00772138" w:rsidRPr="001F20D1">
        <w:rPr>
          <w:rStyle w:val="GOSTSymBold"/>
        </w:rPr>
        <w:t>по</w:t>
      </w:r>
      <w:r w:rsidR="00385808" w:rsidRPr="001F20D1">
        <w:rPr>
          <w:rStyle w:val="GOSTSymBold"/>
        </w:rPr>
        <w:t xml:space="preserve"> </w:t>
      </w:r>
      <w:r w:rsidR="00772138" w:rsidRPr="001F20D1">
        <w:rPr>
          <w:rStyle w:val="GOSTSymBold"/>
        </w:rPr>
        <w:t>картам</w:t>
      </w:r>
      <w:r w:rsidRPr="001F20D1">
        <w:rPr>
          <w:rStyle w:val="GOSTSymBold"/>
        </w:rPr>
        <w:t>»</w:t>
      </w:r>
      <w:r w:rsidR="00772138" w:rsidRPr="001F20D1">
        <w:rPr>
          <w:color w:val="000000" w:themeColor="text1"/>
        </w:rPr>
        <w:t>.</w:t>
      </w:r>
      <w:r w:rsidR="00385808" w:rsidRPr="001F20D1">
        <w:rPr>
          <w:color w:val="000000" w:themeColor="text1"/>
        </w:rPr>
        <w:t xml:space="preserve"> </w:t>
      </w:r>
      <w:r w:rsidR="00772138" w:rsidRPr="001F20D1">
        <w:t>В</w:t>
      </w:r>
      <w:r w:rsidR="00385808" w:rsidRPr="001F20D1">
        <w:t xml:space="preserve"> </w:t>
      </w:r>
      <w:r w:rsidR="00772138" w:rsidRPr="001F20D1">
        <w:t>разделе</w:t>
      </w:r>
      <w:r w:rsidR="00385808" w:rsidRPr="001F20D1">
        <w:t xml:space="preserve"> </w:t>
      </w:r>
      <w:r w:rsidR="00772138" w:rsidRPr="001F20D1">
        <w:t>отображается</w:t>
      </w:r>
      <w:r w:rsidR="00385808" w:rsidRPr="001F20D1">
        <w:t xml:space="preserve"> </w:t>
      </w:r>
      <w:r w:rsidR="00772138" w:rsidRPr="001F20D1">
        <w:t>информация</w:t>
      </w:r>
      <w:r w:rsidR="00385808" w:rsidRPr="001F20D1">
        <w:t xml:space="preserve"> </w:t>
      </w:r>
      <w:r w:rsidR="00772138" w:rsidRPr="001F20D1">
        <w:t>о</w:t>
      </w:r>
      <w:r w:rsidR="00385808" w:rsidRPr="001F20D1">
        <w:t xml:space="preserve"> </w:t>
      </w:r>
      <w:r w:rsidR="00772138" w:rsidRPr="001F20D1">
        <w:t>средствах</w:t>
      </w:r>
      <w:r w:rsidR="00385808" w:rsidRPr="001F20D1">
        <w:t xml:space="preserve"> </w:t>
      </w:r>
      <w:r w:rsidR="00772138" w:rsidRPr="001F20D1">
        <w:t>в</w:t>
      </w:r>
      <w:r w:rsidR="00385808" w:rsidRPr="001F20D1">
        <w:t xml:space="preserve"> </w:t>
      </w:r>
      <w:r w:rsidR="00772138" w:rsidRPr="001F20D1">
        <w:t>разрезе</w:t>
      </w:r>
      <w:r w:rsidR="00385808" w:rsidRPr="001F20D1">
        <w:t xml:space="preserve"> </w:t>
      </w:r>
      <w:r w:rsidR="00772138" w:rsidRPr="001F20D1">
        <w:t>карт.</w:t>
      </w:r>
    </w:p>
    <w:p w14:paraId="436BC28B" w14:textId="3848939F" w:rsidR="00772138" w:rsidRPr="001F20D1" w:rsidRDefault="00772138" w:rsidP="00CE4CF3">
      <w:pPr>
        <w:pStyle w:val="GOSTListnormal28"/>
      </w:pPr>
      <w:r w:rsidRPr="001F20D1">
        <w:t>Для</w:t>
      </w:r>
      <w:r w:rsidR="00385808" w:rsidRPr="001F20D1">
        <w:t xml:space="preserve"> </w:t>
      </w:r>
      <w:r w:rsidRPr="001F20D1">
        <w:t>добавления</w:t>
      </w:r>
      <w:r w:rsidR="00385808" w:rsidRPr="001F20D1">
        <w:t xml:space="preserve"> </w:t>
      </w:r>
      <w:r w:rsidRPr="001F20D1">
        <w:t>записи</w:t>
      </w:r>
      <w:r w:rsidR="00385808" w:rsidRPr="001F20D1">
        <w:t xml:space="preserve"> </w:t>
      </w:r>
      <w:r w:rsidRPr="001F20D1">
        <w:t>ответственный</w:t>
      </w:r>
      <w:r w:rsidR="00385808" w:rsidRPr="001F20D1">
        <w:t xml:space="preserve"> </w:t>
      </w:r>
      <w:r w:rsidRPr="001F20D1">
        <w:t>исполнитель</w:t>
      </w:r>
      <w:r w:rsidR="00385808" w:rsidRPr="001F20D1">
        <w:t xml:space="preserve"> </w:t>
      </w:r>
      <w:r w:rsidRPr="001F20D1">
        <w:t>ТОФК</w:t>
      </w:r>
      <w:r w:rsidR="00385808" w:rsidRPr="001F20D1">
        <w:t xml:space="preserve"> </w:t>
      </w:r>
      <w:r w:rsidRPr="001F20D1">
        <w:t>нажимает</w:t>
      </w:r>
      <w:r w:rsidR="00385808" w:rsidRPr="001F20D1">
        <w:t xml:space="preserve"> </w:t>
      </w:r>
      <w:r w:rsidRPr="001F20D1">
        <w:t>кнопку</w:t>
      </w:r>
      <w:r w:rsidR="00385808" w:rsidRPr="001F20D1">
        <w:t xml:space="preserve"> </w:t>
      </w:r>
      <w:r w:rsidR="002708F7" w:rsidRPr="001F20D1">
        <w:t>«</w:t>
      </w:r>
      <w:r w:rsidRPr="001F20D1">
        <w:t>Добавить</w:t>
      </w:r>
      <w:r w:rsidR="002708F7" w:rsidRPr="001F20D1">
        <w:t>»</w:t>
      </w:r>
      <w:r w:rsidRPr="001F20D1">
        <w:t>,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открывшейся</w:t>
      </w:r>
      <w:r w:rsidR="00385808" w:rsidRPr="001F20D1">
        <w:t xml:space="preserve"> </w:t>
      </w:r>
      <w:r w:rsidRPr="001F20D1">
        <w:t>форме</w:t>
      </w:r>
      <w:r w:rsidR="00385808" w:rsidRPr="001F20D1">
        <w:t xml:space="preserve"> </w:t>
      </w:r>
      <w:r w:rsidRPr="001F20D1">
        <w:t>(drover)</w:t>
      </w:r>
      <w:r w:rsidR="00385808" w:rsidRPr="001F20D1">
        <w:t xml:space="preserve"> </w:t>
      </w:r>
      <w:r w:rsidRPr="001F20D1">
        <w:t>выбирает</w:t>
      </w:r>
      <w:r w:rsidR="00385808" w:rsidRPr="001F20D1">
        <w:t xml:space="preserve"> </w:t>
      </w:r>
      <w:r w:rsidRPr="001F20D1">
        <w:t>карту</w:t>
      </w:r>
      <w:r w:rsidR="00385808" w:rsidRPr="001F20D1">
        <w:t xml:space="preserve"> </w:t>
      </w:r>
      <w:r w:rsidRPr="001F20D1">
        <w:t>из</w:t>
      </w:r>
      <w:r w:rsidR="00385808" w:rsidRPr="001F20D1">
        <w:t xml:space="preserve"> </w:t>
      </w:r>
      <w:r w:rsidRPr="001F20D1">
        <w:t>справочника</w:t>
      </w:r>
      <w:r w:rsidR="00385808" w:rsidRPr="001F20D1">
        <w:t xml:space="preserve"> </w:t>
      </w:r>
      <w:r w:rsidR="002708F7" w:rsidRPr="001F20D1">
        <w:t>«</w:t>
      </w:r>
      <w:r w:rsidRPr="001F20D1">
        <w:t>Банковские</w:t>
      </w:r>
      <w:r w:rsidR="00385808" w:rsidRPr="001F20D1">
        <w:t xml:space="preserve"> </w:t>
      </w:r>
      <w:r w:rsidRPr="001F20D1">
        <w:t>карты</w:t>
      </w:r>
      <w:r w:rsidR="002708F7" w:rsidRPr="001F20D1">
        <w:t>»</w:t>
      </w:r>
      <w:r w:rsidRPr="001F20D1">
        <w:t>,</w:t>
      </w:r>
      <w:r w:rsidR="00385808" w:rsidRPr="001F20D1">
        <w:t xml:space="preserve"> </w:t>
      </w:r>
      <w:r w:rsidRPr="001F20D1">
        <w:t>принадлежащие</w:t>
      </w:r>
      <w:r w:rsidR="00385808" w:rsidRPr="001F20D1">
        <w:t xml:space="preserve"> </w:t>
      </w:r>
      <w:r w:rsidRPr="001F20D1">
        <w:t>клиенту,</w:t>
      </w:r>
      <w:r w:rsidR="00385808" w:rsidRPr="001F20D1">
        <w:t xml:space="preserve"> </w:t>
      </w:r>
      <w:r w:rsidRPr="001F20D1">
        <w:t>код</w:t>
      </w:r>
      <w:r w:rsidR="00385808" w:rsidRPr="001F20D1">
        <w:t xml:space="preserve"> </w:t>
      </w:r>
      <w:r w:rsidRPr="001F20D1">
        <w:t>по</w:t>
      </w:r>
      <w:r w:rsidR="00385808" w:rsidRPr="001F20D1">
        <w:t xml:space="preserve"> </w:t>
      </w:r>
      <w:r w:rsidRPr="001F20D1">
        <w:t>сводному</w:t>
      </w:r>
      <w:r w:rsidR="00385808" w:rsidRPr="001F20D1">
        <w:t xml:space="preserve"> </w:t>
      </w:r>
      <w:r w:rsidRPr="001F20D1">
        <w:t>реестру</w:t>
      </w:r>
      <w:r w:rsidR="00385808" w:rsidRPr="001F20D1">
        <w:t xml:space="preserve"> </w:t>
      </w:r>
      <w:r w:rsidRPr="001F20D1">
        <w:t>которого</w:t>
      </w:r>
      <w:r w:rsidR="00385808" w:rsidRPr="001F20D1">
        <w:t xml:space="preserve"> </w:t>
      </w:r>
      <w:r w:rsidRPr="001F20D1">
        <w:t>указан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разделе</w:t>
      </w:r>
      <w:r w:rsidR="00385808" w:rsidRPr="001F20D1">
        <w:t xml:space="preserve"> </w:t>
      </w:r>
      <w:r w:rsidR="002708F7" w:rsidRPr="001F20D1">
        <w:t>«</w:t>
      </w:r>
      <w:r w:rsidRPr="001F20D1">
        <w:t>Сведения</w:t>
      </w:r>
      <w:r w:rsidR="00385808" w:rsidRPr="001F20D1">
        <w:t xml:space="preserve"> </w:t>
      </w:r>
      <w:r w:rsidRPr="001F20D1">
        <w:t>о</w:t>
      </w:r>
      <w:r w:rsidR="00385808" w:rsidRPr="001F20D1">
        <w:t xml:space="preserve"> </w:t>
      </w:r>
      <w:r w:rsidRPr="001F20D1">
        <w:t>клиенте</w:t>
      </w:r>
      <w:r w:rsidR="002708F7" w:rsidRPr="001F20D1">
        <w:t>»</w:t>
      </w:r>
      <w:r w:rsidRPr="001F20D1">
        <w:t>,</w:t>
      </w:r>
      <w:r w:rsidR="00385808" w:rsidRPr="001F20D1">
        <w:t xml:space="preserve"> </w:t>
      </w:r>
      <w:r w:rsidRPr="001F20D1">
        <w:t>заполняет</w:t>
      </w:r>
      <w:r w:rsidR="00385808" w:rsidRPr="001F20D1">
        <w:t xml:space="preserve"> </w:t>
      </w:r>
      <w:r w:rsidRPr="001F20D1">
        <w:t>доступные</w:t>
      </w:r>
      <w:r w:rsidR="00385808" w:rsidRPr="001F20D1">
        <w:t xml:space="preserve"> </w:t>
      </w:r>
      <w:r w:rsidRPr="001F20D1">
        <w:t>для</w:t>
      </w:r>
      <w:r w:rsidR="00385808" w:rsidRPr="001F20D1">
        <w:t xml:space="preserve"> </w:t>
      </w:r>
      <w:r w:rsidRPr="001F20D1">
        <w:t>ручного</w:t>
      </w:r>
      <w:r w:rsidR="00385808" w:rsidRPr="001F20D1">
        <w:t xml:space="preserve"> </w:t>
      </w:r>
      <w:r w:rsidRPr="001F20D1">
        <w:t>ввода</w:t>
      </w:r>
      <w:r w:rsidR="00385808" w:rsidRPr="001F20D1">
        <w:t xml:space="preserve"> </w:t>
      </w:r>
      <w:r w:rsidRPr="001F20D1">
        <w:t>поля</w:t>
      </w:r>
      <w:r w:rsidR="00385808" w:rsidRPr="001F20D1">
        <w:t xml:space="preserve"> </w:t>
      </w:r>
      <w:r w:rsidRPr="001F20D1">
        <w:t>и</w:t>
      </w:r>
      <w:r w:rsidR="00385808" w:rsidRPr="001F20D1">
        <w:t xml:space="preserve"> </w:t>
      </w:r>
      <w:r w:rsidRPr="001F20D1">
        <w:t>нажимает</w:t>
      </w:r>
      <w:r w:rsidR="00385808" w:rsidRPr="001F20D1">
        <w:t xml:space="preserve"> </w:t>
      </w:r>
      <w:r w:rsidRPr="001F20D1">
        <w:t>кнопку</w:t>
      </w:r>
      <w:r w:rsidR="00385808" w:rsidRPr="001F20D1">
        <w:t xml:space="preserve"> </w:t>
      </w:r>
      <w:r w:rsidR="002708F7" w:rsidRPr="001F20D1">
        <w:t>«</w:t>
      </w:r>
      <w:r w:rsidRPr="001F20D1">
        <w:t>Сохранить</w:t>
      </w:r>
      <w:r w:rsidR="002708F7" w:rsidRPr="001F20D1">
        <w:t>»</w:t>
      </w:r>
      <w:r w:rsidRPr="001F20D1">
        <w:t>.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таблице</w:t>
      </w:r>
      <w:r w:rsidR="00385808" w:rsidRPr="001F20D1">
        <w:t xml:space="preserve"> </w:t>
      </w:r>
      <w:r w:rsidRPr="001F20D1">
        <w:t>раздела</w:t>
      </w:r>
      <w:r w:rsidR="00385808" w:rsidRPr="001F20D1">
        <w:t xml:space="preserve"> </w:t>
      </w:r>
      <w:r w:rsidRPr="001F20D1">
        <w:t>отображается</w:t>
      </w:r>
      <w:r w:rsidR="00385808" w:rsidRPr="001F20D1">
        <w:t xml:space="preserve"> </w:t>
      </w:r>
      <w:r w:rsidRPr="001F20D1">
        <w:t>созданная</w:t>
      </w:r>
      <w:r w:rsidR="00385808" w:rsidRPr="001F20D1">
        <w:t xml:space="preserve"> </w:t>
      </w:r>
      <w:r w:rsidRPr="001F20D1">
        <w:t>запись.</w:t>
      </w:r>
    </w:p>
    <w:p w14:paraId="181335AD" w14:textId="76DC5E9B" w:rsidR="00772138" w:rsidRPr="001F20D1" w:rsidRDefault="00772138" w:rsidP="00CE4CF3">
      <w:pPr>
        <w:pStyle w:val="GOSTListnormal28"/>
      </w:pPr>
      <w:r w:rsidRPr="001F20D1">
        <w:t>Для</w:t>
      </w:r>
      <w:r w:rsidR="00385808" w:rsidRPr="001F20D1">
        <w:t xml:space="preserve"> </w:t>
      </w:r>
      <w:r w:rsidRPr="001F20D1">
        <w:t>каждой</w:t>
      </w:r>
      <w:r w:rsidR="00385808" w:rsidRPr="001F20D1">
        <w:t xml:space="preserve"> </w:t>
      </w:r>
      <w:r w:rsidRPr="001F20D1">
        <w:t>записи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таблице</w:t>
      </w:r>
      <w:r w:rsidR="00385808" w:rsidRPr="001F20D1">
        <w:t xml:space="preserve"> </w:t>
      </w:r>
      <w:r w:rsidRPr="001F20D1">
        <w:t>раздела</w:t>
      </w:r>
      <w:r w:rsidR="00385808" w:rsidRPr="001F20D1">
        <w:t xml:space="preserve"> </w:t>
      </w:r>
      <w:r w:rsidR="002708F7" w:rsidRPr="001F20D1">
        <w:t>«</w:t>
      </w:r>
      <w:r w:rsidRPr="001F20D1">
        <w:t>Итоговые</w:t>
      </w:r>
      <w:r w:rsidR="00385808" w:rsidRPr="001F20D1">
        <w:t xml:space="preserve"> </w:t>
      </w:r>
      <w:r w:rsidRPr="001F20D1">
        <w:t>данные</w:t>
      </w:r>
      <w:r w:rsidR="00385808" w:rsidRPr="001F20D1">
        <w:t xml:space="preserve"> </w:t>
      </w:r>
      <w:r w:rsidRPr="001F20D1">
        <w:t>по</w:t>
      </w:r>
      <w:r w:rsidR="00385808" w:rsidRPr="001F20D1">
        <w:t xml:space="preserve"> </w:t>
      </w:r>
      <w:r w:rsidRPr="001F20D1">
        <w:t>картам</w:t>
      </w:r>
      <w:r w:rsidR="002708F7" w:rsidRPr="001F20D1">
        <w:t>»</w:t>
      </w:r>
      <w:r w:rsidR="00385808" w:rsidRPr="001F20D1">
        <w:t xml:space="preserve"> </w:t>
      </w:r>
      <w:r w:rsidRPr="001F20D1">
        <w:t>доступно</w:t>
      </w:r>
      <w:r w:rsidR="00385808" w:rsidRPr="001F20D1">
        <w:t xml:space="preserve"> </w:t>
      </w:r>
      <w:r w:rsidRPr="001F20D1">
        <w:t>ручное</w:t>
      </w:r>
      <w:r w:rsidR="00385808" w:rsidRPr="001F20D1">
        <w:t xml:space="preserve"> </w:t>
      </w:r>
      <w:r w:rsidRPr="001F20D1">
        <w:t>добавление</w:t>
      </w:r>
      <w:r w:rsidR="00385808" w:rsidRPr="001F20D1">
        <w:t xml:space="preserve"> </w:t>
      </w:r>
      <w:r w:rsidRPr="001F20D1">
        <w:t>записи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таблицу</w:t>
      </w:r>
      <w:r w:rsidR="00385808" w:rsidRPr="001F20D1">
        <w:t xml:space="preserve"> </w:t>
      </w:r>
      <w:r w:rsidRPr="001F20D1">
        <w:t>раздела</w:t>
      </w:r>
      <w:r w:rsidR="00385808" w:rsidRPr="001F20D1">
        <w:t xml:space="preserve"> </w:t>
      </w:r>
      <w:r w:rsidR="002708F7" w:rsidRPr="001F20D1">
        <w:t>«</w:t>
      </w:r>
      <w:r w:rsidRPr="001F20D1">
        <w:t>Операции</w:t>
      </w:r>
      <w:r w:rsidR="00385808" w:rsidRPr="001F20D1">
        <w:t xml:space="preserve"> </w:t>
      </w:r>
      <w:r w:rsidRPr="001F20D1">
        <w:t>по</w:t>
      </w:r>
      <w:r w:rsidR="00385808" w:rsidRPr="001F20D1">
        <w:t xml:space="preserve"> </w:t>
      </w:r>
      <w:r w:rsidRPr="001F20D1">
        <w:t>картам</w:t>
      </w:r>
      <w:r w:rsidR="002708F7" w:rsidRPr="001F20D1">
        <w:t>»</w:t>
      </w:r>
      <w:r w:rsidRPr="001F20D1">
        <w:t>.</w:t>
      </w:r>
      <w:r w:rsidR="00385808" w:rsidRPr="001F20D1">
        <w:t xml:space="preserve"> </w:t>
      </w:r>
      <w:r w:rsidRPr="001F20D1">
        <w:t>Для</w:t>
      </w:r>
      <w:r w:rsidR="00385808" w:rsidRPr="001F20D1">
        <w:t xml:space="preserve"> </w:t>
      </w:r>
      <w:r w:rsidRPr="001F20D1">
        <w:t>этого</w:t>
      </w:r>
      <w:r w:rsidR="00385808" w:rsidRPr="001F20D1">
        <w:t xml:space="preserve"> </w:t>
      </w:r>
      <w:r w:rsidRPr="001F20D1">
        <w:t>ответственный</w:t>
      </w:r>
      <w:r w:rsidR="00385808" w:rsidRPr="001F20D1">
        <w:t xml:space="preserve"> </w:t>
      </w:r>
      <w:r w:rsidRPr="001F20D1">
        <w:t>исполнитель</w:t>
      </w:r>
      <w:r w:rsidR="00385808" w:rsidRPr="001F20D1">
        <w:t xml:space="preserve"> </w:t>
      </w:r>
      <w:r w:rsidRPr="001F20D1">
        <w:t>ТОФК</w:t>
      </w:r>
      <w:r w:rsidR="00385808" w:rsidRPr="001F20D1">
        <w:t xml:space="preserve"> </w:t>
      </w:r>
      <w:r w:rsidRPr="001F20D1">
        <w:t>выбирает</w:t>
      </w:r>
      <w:r w:rsidR="00385808" w:rsidRPr="001F20D1">
        <w:t xml:space="preserve"> </w:t>
      </w:r>
      <w:r w:rsidRPr="001F20D1">
        <w:t>запись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таблице</w:t>
      </w:r>
      <w:r w:rsidR="00385808" w:rsidRPr="001F20D1">
        <w:t xml:space="preserve"> </w:t>
      </w:r>
      <w:r w:rsidRPr="001F20D1">
        <w:t>раздела</w:t>
      </w:r>
      <w:r w:rsidR="00385808" w:rsidRPr="001F20D1">
        <w:t xml:space="preserve"> </w:t>
      </w:r>
      <w:r w:rsidRPr="001F20D1">
        <w:t>и</w:t>
      </w:r>
      <w:r w:rsidR="00385808" w:rsidRPr="001F20D1">
        <w:t xml:space="preserve"> </w:t>
      </w:r>
      <w:r w:rsidRPr="001F20D1">
        <w:t>нажимает</w:t>
      </w:r>
      <w:r w:rsidR="00385808" w:rsidRPr="001F20D1">
        <w:t xml:space="preserve"> </w:t>
      </w:r>
      <w:r w:rsidRPr="001F20D1">
        <w:t>кнопку</w:t>
      </w:r>
      <w:r w:rsidR="00385808" w:rsidRPr="001F20D1">
        <w:t xml:space="preserve"> </w:t>
      </w:r>
      <w:r w:rsidR="002708F7" w:rsidRPr="001F20D1">
        <w:t>«</w:t>
      </w:r>
      <w:r w:rsidRPr="001F20D1">
        <w:t>Добавить</w:t>
      </w:r>
      <w:r w:rsidR="00385808" w:rsidRPr="001F20D1">
        <w:t xml:space="preserve"> </w:t>
      </w:r>
      <w:r w:rsidRPr="001F20D1">
        <w:t>операцию</w:t>
      </w:r>
      <w:r w:rsidR="00385808" w:rsidRPr="001F20D1">
        <w:t xml:space="preserve"> </w:t>
      </w:r>
      <w:r w:rsidRPr="001F20D1">
        <w:t>по</w:t>
      </w:r>
      <w:r w:rsidR="00385808" w:rsidRPr="001F20D1">
        <w:t xml:space="preserve"> </w:t>
      </w:r>
      <w:r w:rsidRPr="001F20D1">
        <w:t>карте</w:t>
      </w:r>
      <w:r w:rsidR="002708F7" w:rsidRPr="001F20D1">
        <w:t>»</w:t>
      </w:r>
      <w:r w:rsidRPr="001F20D1">
        <w:t>,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открывшейся</w:t>
      </w:r>
      <w:r w:rsidR="00385808" w:rsidRPr="001F20D1">
        <w:t xml:space="preserve"> </w:t>
      </w:r>
      <w:r w:rsidRPr="001F20D1">
        <w:t>форме</w:t>
      </w:r>
      <w:r w:rsidR="00385808" w:rsidRPr="001F20D1">
        <w:t xml:space="preserve"> </w:t>
      </w:r>
      <w:r w:rsidRPr="001F20D1">
        <w:t>(drover)</w:t>
      </w:r>
      <w:r w:rsidR="00385808" w:rsidRPr="001F20D1">
        <w:t xml:space="preserve"> </w:t>
      </w:r>
      <w:r w:rsidRPr="001F20D1">
        <w:t>заполняет</w:t>
      </w:r>
      <w:r w:rsidR="00385808" w:rsidRPr="001F20D1">
        <w:t xml:space="preserve"> </w:t>
      </w:r>
      <w:r w:rsidRPr="001F20D1">
        <w:t>доступные</w:t>
      </w:r>
      <w:r w:rsidR="00385808" w:rsidRPr="001F20D1">
        <w:t xml:space="preserve"> </w:t>
      </w:r>
      <w:r w:rsidRPr="001F20D1">
        <w:t>для</w:t>
      </w:r>
      <w:r w:rsidR="00385808" w:rsidRPr="001F20D1">
        <w:t xml:space="preserve"> </w:t>
      </w:r>
      <w:r w:rsidRPr="001F20D1">
        <w:t>ручного</w:t>
      </w:r>
      <w:r w:rsidR="00385808" w:rsidRPr="001F20D1">
        <w:t xml:space="preserve"> </w:t>
      </w:r>
      <w:r w:rsidRPr="001F20D1">
        <w:t>ввода</w:t>
      </w:r>
      <w:r w:rsidR="00385808" w:rsidRPr="001F20D1">
        <w:t xml:space="preserve"> </w:t>
      </w:r>
      <w:r w:rsidRPr="001F20D1">
        <w:t>поля</w:t>
      </w:r>
      <w:r w:rsidR="00385808" w:rsidRPr="001F20D1">
        <w:t xml:space="preserve"> </w:t>
      </w:r>
      <w:r w:rsidRPr="001F20D1">
        <w:t>и</w:t>
      </w:r>
      <w:r w:rsidR="00385808" w:rsidRPr="001F20D1">
        <w:t xml:space="preserve"> </w:t>
      </w:r>
      <w:r w:rsidRPr="001F20D1">
        <w:t>нажимает</w:t>
      </w:r>
      <w:r w:rsidR="00385808" w:rsidRPr="001F20D1">
        <w:t xml:space="preserve"> </w:t>
      </w:r>
      <w:r w:rsidRPr="001F20D1">
        <w:t>кнопку</w:t>
      </w:r>
      <w:r w:rsidR="00385808" w:rsidRPr="001F20D1">
        <w:t xml:space="preserve"> </w:t>
      </w:r>
      <w:r w:rsidR="002708F7" w:rsidRPr="001F20D1">
        <w:t>«</w:t>
      </w:r>
      <w:r w:rsidRPr="001F20D1">
        <w:t>Сохранить</w:t>
      </w:r>
      <w:r w:rsidR="002708F7" w:rsidRPr="001F20D1">
        <w:t>»</w:t>
      </w:r>
      <w:r w:rsidRPr="001F20D1">
        <w:t>.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таблице</w:t>
      </w:r>
      <w:r w:rsidR="00385808" w:rsidRPr="001F20D1">
        <w:t xml:space="preserve"> </w:t>
      </w:r>
      <w:r w:rsidRPr="001F20D1">
        <w:t>раздела</w:t>
      </w:r>
      <w:r w:rsidR="00385808" w:rsidRPr="001F20D1">
        <w:t xml:space="preserve"> </w:t>
      </w:r>
      <w:r w:rsidR="002708F7" w:rsidRPr="001F20D1">
        <w:t>«</w:t>
      </w:r>
      <w:r w:rsidRPr="001F20D1">
        <w:t>Операции</w:t>
      </w:r>
      <w:r w:rsidR="00385808" w:rsidRPr="001F20D1">
        <w:t xml:space="preserve"> </w:t>
      </w:r>
      <w:r w:rsidRPr="001F20D1">
        <w:t>по</w:t>
      </w:r>
      <w:r w:rsidR="00385808" w:rsidRPr="001F20D1">
        <w:t xml:space="preserve"> </w:t>
      </w:r>
      <w:r w:rsidRPr="001F20D1">
        <w:t>картам</w:t>
      </w:r>
      <w:r w:rsidR="002708F7" w:rsidRPr="001F20D1">
        <w:t>»</w:t>
      </w:r>
      <w:r w:rsidR="00385808" w:rsidRPr="001F20D1">
        <w:t xml:space="preserve"> </w:t>
      </w:r>
      <w:r w:rsidRPr="001F20D1">
        <w:t>отображается</w:t>
      </w:r>
      <w:r w:rsidR="00385808" w:rsidRPr="001F20D1">
        <w:t xml:space="preserve"> </w:t>
      </w:r>
      <w:r w:rsidRPr="001F20D1">
        <w:t>созданная</w:t>
      </w:r>
      <w:r w:rsidR="00385808" w:rsidRPr="001F20D1">
        <w:t xml:space="preserve"> </w:t>
      </w:r>
      <w:r w:rsidRPr="001F20D1">
        <w:t>запись.</w:t>
      </w:r>
    </w:p>
    <w:p w14:paraId="33FEE5E5" w14:textId="17DD71E2" w:rsidR="00772138" w:rsidRPr="001F20D1" w:rsidRDefault="00772138" w:rsidP="00CE4CF3">
      <w:pPr>
        <w:pStyle w:val="GOSTListnormal28"/>
      </w:pPr>
      <w:r w:rsidRPr="001F20D1">
        <w:t>Для</w:t>
      </w:r>
      <w:r w:rsidR="00385808" w:rsidRPr="001F20D1">
        <w:t xml:space="preserve"> </w:t>
      </w:r>
      <w:r w:rsidRPr="001F20D1">
        <w:t>удаления</w:t>
      </w:r>
      <w:r w:rsidR="00385808" w:rsidRPr="001F20D1">
        <w:t xml:space="preserve"> </w:t>
      </w:r>
      <w:r w:rsidRPr="001F20D1">
        <w:t>записи</w:t>
      </w:r>
      <w:r w:rsidR="00385808" w:rsidRPr="001F20D1">
        <w:t xml:space="preserve"> </w:t>
      </w:r>
      <w:r w:rsidRPr="001F20D1">
        <w:t>ответственный</w:t>
      </w:r>
      <w:r w:rsidR="00385808" w:rsidRPr="001F20D1">
        <w:t xml:space="preserve"> </w:t>
      </w:r>
      <w:r w:rsidRPr="001F20D1">
        <w:t>исполнитель</w:t>
      </w:r>
      <w:r w:rsidR="00385808" w:rsidRPr="001F20D1">
        <w:t xml:space="preserve"> </w:t>
      </w:r>
      <w:r w:rsidRPr="001F20D1">
        <w:t>ТОФК</w:t>
      </w:r>
      <w:r w:rsidR="00385808" w:rsidRPr="001F20D1">
        <w:t xml:space="preserve"> </w:t>
      </w:r>
      <w:r w:rsidRPr="001F20D1">
        <w:t>выбирает</w:t>
      </w:r>
      <w:r w:rsidR="00385808" w:rsidRPr="001F20D1">
        <w:t xml:space="preserve"> </w:t>
      </w:r>
      <w:r w:rsidRPr="001F20D1">
        <w:t>соответствующую</w:t>
      </w:r>
      <w:r w:rsidR="00385808" w:rsidRPr="001F20D1">
        <w:t xml:space="preserve"> </w:t>
      </w:r>
      <w:r w:rsidRPr="001F20D1">
        <w:t>запись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таблице</w:t>
      </w:r>
      <w:r w:rsidR="00385808" w:rsidRPr="001F20D1">
        <w:t xml:space="preserve"> </w:t>
      </w:r>
      <w:r w:rsidRPr="001F20D1">
        <w:t>и</w:t>
      </w:r>
      <w:r w:rsidR="00385808" w:rsidRPr="001F20D1">
        <w:t xml:space="preserve"> </w:t>
      </w:r>
      <w:r w:rsidRPr="001F20D1">
        <w:t>нажимает</w:t>
      </w:r>
      <w:r w:rsidR="00385808" w:rsidRPr="001F20D1">
        <w:t xml:space="preserve"> </w:t>
      </w:r>
      <w:r w:rsidRPr="001F20D1">
        <w:t>кнопку</w:t>
      </w:r>
      <w:r w:rsidR="00385808" w:rsidRPr="001F20D1">
        <w:t xml:space="preserve"> </w:t>
      </w:r>
      <w:r w:rsidR="002708F7" w:rsidRPr="001F20D1">
        <w:t>«</w:t>
      </w:r>
      <w:r w:rsidRPr="001F20D1">
        <w:t>Удалить</w:t>
      </w:r>
      <w:r w:rsidR="002708F7" w:rsidRPr="001F20D1">
        <w:t>»</w:t>
      </w:r>
      <w:r w:rsidRPr="001F20D1">
        <w:t>.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этом</w:t>
      </w:r>
      <w:r w:rsidR="00385808" w:rsidRPr="001F20D1">
        <w:t xml:space="preserve"> </w:t>
      </w:r>
      <w:r w:rsidRPr="001F20D1">
        <w:t>случае</w:t>
      </w:r>
      <w:r w:rsidR="00385808" w:rsidRPr="001F20D1">
        <w:t xml:space="preserve"> </w:t>
      </w:r>
      <w:r w:rsidRPr="001F20D1">
        <w:t>удаляется</w:t>
      </w:r>
      <w:r w:rsidR="00385808" w:rsidRPr="001F20D1">
        <w:t xml:space="preserve"> </w:t>
      </w:r>
      <w:r w:rsidRPr="001F20D1">
        <w:t>запись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таблице</w:t>
      </w:r>
      <w:r w:rsidR="00385808" w:rsidRPr="001F20D1">
        <w:t xml:space="preserve"> </w:t>
      </w:r>
      <w:r w:rsidRPr="001F20D1">
        <w:t>и</w:t>
      </w:r>
      <w:r w:rsidR="00385808" w:rsidRPr="001F20D1">
        <w:t xml:space="preserve"> </w:t>
      </w:r>
      <w:r w:rsidRPr="001F20D1">
        <w:t>(при</w:t>
      </w:r>
      <w:r w:rsidR="00385808" w:rsidRPr="001F20D1">
        <w:t xml:space="preserve"> </w:t>
      </w:r>
      <w:r w:rsidRPr="001F20D1">
        <w:t>наличии)</w:t>
      </w:r>
      <w:r w:rsidR="00385808" w:rsidRPr="001F20D1">
        <w:t xml:space="preserve"> </w:t>
      </w:r>
      <w:r w:rsidRPr="001F20D1">
        <w:t>все</w:t>
      </w:r>
      <w:r w:rsidR="00385808" w:rsidRPr="001F20D1">
        <w:t xml:space="preserve"> </w:t>
      </w:r>
      <w:r w:rsidRPr="001F20D1">
        <w:t>связанные</w:t>
      </w:r>
      <w:r w:rsidR="00385808" w:rsidRPr="001F20D1">
        <w:t xml:space="preserve"> </w:t>
      </w:r>
      <w:r w:rsidRPr="001F20D1">
        <w:t>записи</w:t>
      </w:r>
      <w:r w:rsidR="00385808" w:rsidRPr="001F20D1">
        <w:t xml:space="preserve"> </w:t>
      </w:r>
      <w:r w:rsidRPr="001F20D1">
        <w:t>по</w:t>
      </w:r>
      <w:r w:rsidR="00385808" w:rsidRPr="001F20D1">
        <w:t xml:space="preserve"> </w:t>
      </w:r>
      <w:r w:rsidRPr="001F20D1">
        <w:t>карте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таблице</w:t>
      </w:r>
      <w:r w:rsidR="00385808" w:rsidRPr="001F20D1">
        <w:t xml:space="preserve"> </w:t>
      </w:r>
      <w:r w:rsidRPr="001F20D1">
        <w:t>раздела</w:t>
      </w:r>
      <w:r w:rsidR="00385808" w:rsidRPr="001F20D1">
        <w:t xml:space="preserve"> </w:t>
      </w:r>
      <w:r w:rsidR="002708F7" w:rsidRPr="001F20D1">
        <w:t>«</w:t>
      </w:r>
      <w:r w:rsidRPr="001F20D1">
        <w:t>Операции</w:t>
      </w:r>
      <w:r w:rsidR="00385808" w:rsidRPr="001F20D1">
        <w:t xml:space="preserve"> </w:t>
      </w:r>
      <w:r w:rsidRPr="001F20D1">
        <w:t>по</w:t>
      </w:r>
      <w:r w:rsidR="00385808" w:rsidRPr="001F20D1">
        <w:t xml:space="preserve"> </w:t>
      </w:r>
      <w:r w:rsidRPr="001F20D1">
        <w:t>картам.</w:t>
      </w:r>
    </w:p>
    <w:p w14:paraId="54C656EF" w14:textId="456A4BDF" w:rsidR="00772138" w:rsidRPr="001F20D1" w:rsidRDefault="002708F7" w:rsidP="00CE4CF3">
      <w:pPr>
        <w:pStyle w:val="GOSTListnum2"/>
      </w:pPr>
      <w:r w:rsidRPr="001F20D1">
        <w:rPr>
          <w:rStyle w:val="GOSTSymBold"/>
        </w:rPr>
        <w:t>«</w:t>
      </w:r>
      <w:r w:rsidR="00772138" w:rsidRPr="001F20D1">
        <w:rPr>
          <w:rStyle w:val="GOSTSymBold"/>
        </w:rPr>
        <w:t>Операции</w:t>
      </w:r>
      <w:r w:rsidR="00385808" w:rsidRPr="001F20D1">
        <w:rPr>
          <w:rStyle w:val="GOSTSymBold"/>
        </w:rPr>
        <w:t xml:space="preserve"> </w:t>
      </w:r>
      <w:r w:rsidR="00772138" w:rsidRPr="001F20D1">
        <w:rPr>
          <w:rStyle w:val="GOSTSymBold"/>
        </w:rPr>
        <w:t>по</w:t>
      </w:r>
      <w:r w:rsidR="00385808" w:rsidRPr="001F20D1">
        <w:rPr>
          <w:rStyle w:val="GOSTSymBold"/>
        </w:rPr>
        <w:t xml:space="preserve"> </w:t>
      </w:r>
      <w:r w:rsidR="00772138" w:rsidRPr="001F20D1">
        <w:rPr>
          <w:rStyle w:val="GOSTSymBold"/>
        </w:rPr>
        <w:t>картам</w:t>
      </w:r>
      <w:r w:rsidRPr="001F20D1">
        <w:rPr>
          <w:rStyle w:val="GOSTSymBold"/>
        </w:rPr>
        <w:t>»</w:t>
      </w:r>
      <w:r w:rsidR="00772138" w:rsidRPr="001F20D1">
        <w:rPr>
          <w:color w:val="000000" w:themeColor="text1"/>
        </w:rPr>
        <w:t>.</w:t>
      </w:r>
      <w:r w:rsidR="00385808" w:rsidRPr="001F20D1">
        <w:rPr>
          <w:color w:val="000000" w:themeColor="text1"/>
        </w:rPr>
        <w:t xml:space="preserve"> </w:t>
      </w:r>
      <w:r w:rsidR="00772138" w:rsidRPr="001F20D1">
        <w:t>В</w:t>
      </w:r>
      <w:r w:rsidR="00385808" w:rsidRPr="001F20D1">
        <w:t xml:space="preserve"> </w:t>
      </w:r>
      <w:r w:rsidR="00772138" w:rsidRPr="001F20D1">
        <w:t>разделе</w:t>
      </w:r>
      <w:r w:rsidR="00385808" w:rsidRPr="001F20D1">
        <w:t xml:space="preserve"> </w:t>
      </w:r>
      <w:r w:rsidR="00772138" w:rsidRPr="001F20D1">
        <w:t>отображается</w:t>
      </w:r>
      <w:r w:rsidR="00385808" w:rsidRPr="001F20D1">
        <w:t xml:space="preserve"> </w:t>
      </w:r>
      <w:r w:rsidR="00772138" w:rsidRPr="001F20D1">
        <w:t>информация</w:t>
      </w:r>
      <w:r w:rsidR="00385808" w:rsidRPr="001F20D1">
        <w:t xml:space="preserve"> </w:t>
      </w:r>
      <w:r w:rsidR="00772138" w:rsidRPr="001F20D1">
        <w:t>о</w:t>
      </w:r>
      <w:r w:rsidR="00385808" w:rsidRPr="001F20D1">
        <w:t xml:space="preserve"> </w:t>
      </w:r>
      <w:r w:rsidR="00772138" w:rsidRPr="001F20D1">
        <w:t>средствах</w:t>
      </w:r>
      <w:r w:rsidR="00385808" w:rsidRPr="001F20D1">
        <w:t xml:space="preserve"> </w:t>
      </w:r>
      <w:r w:rsidR="00772138" w:rsidRPr="001F20D1">
        <w:t>по</w:t>
      </w:r>
      <w:r w:rsidR="00385808" w:rsidRPr="001F20D1">
        <w:t xml:space="preserve"> </w:t>
      </w:r>
      <w:r w:rsidR="00772138" w:rsidRPr="001F20D1">
        <w:t>выбранной</w:t>
      </w:r>
      <w:r w:rsidR="00385808" w:rsidRPr="001F20D1">
        <w:t xml:space="preserve"> </w:t>
      </w:r>
      <w:r w:rsidR="00772138" w:rsidRPr="001F20D1">
        <w:t>в</w:t>
      </w:r>
      <w:r w:rsidR="00385808" w:rsidRPr="001F20D1">
        <w:t xml:space="preserve"> </w:t>
      </w:r>
      <w:r w:rsidR="00772138" w:rsidRPr="001F20D1">
        <w:t>разделе</w:t>
      </w:r>
      <w:r w:rsidR="00385808" w:rsidRPr="001F20D1">
        <w:t xml:space="preserve"> </w:t>
      </w:r>
      <w:r w:rsidRPr="001F20D1">
        <w:t>«</w:t>
      </w:r>
      <w:r w:rsidR="00772138" w:rsidRPr="001F20D1">
        <w:t>Итоговые</w:t>
      </w:r>
      <w:r w:rsidR="00385808" w:rsidRPr="001F20D1">
        <w:t xml:space="preserve"> </w:t>
      </w:r>
      <w:r w:rsidR="00772138" w:rsidRPr="001F20D1">
        <w:t>данные</w:t>
      </w:r>
      <w:r w:rsidR="00385808" w:rsidRPr="001F20D1">
        <w:t xml:space="preserve"> </w:t>
      </w:r>
      <w:r w:rsidR="00772138" w:rsidRPr="001F20D1">
        <w:t>по</w:t>
      </w:r>
      <w:r w:rsidR="00385808" w:rsidRPr="001F20D1">
        <w:t xml:space="preserve"> </w:t>
      </w:r>
      <w:r w:rsidR="00772138" w:rsidRPr="001F20D1">
        <w:t>картам</w:t>
      </w:r>
      <w:r w:rsidRPr="001F20D1">
        <w:t>»</w:t>
      </w:r>
      <w:r w:rsidR="00385808" w:rsidRPr="001F20D1">
        <w:t xml:space="preserve"> </w:t>
      </w:r>
      <w:r w:rsidR="00772138" w:rsidRPr="001F20D1">
        <w:t>записи</w:t>
      </w:r>
      <w:r w:rsidR="00385808" w:rsidRPr="001F20D1">
        <w:t xml:space="preserve"> </w:t>
      </w:r>
      <w:r w:rsidR="00772138" w:rsidRPr="001F20D1">
        <w:t>в</w:t>
      </w:r>
      <w:r w:rsidR="00385808" w:rsidRPr="001F20D1">
        <w:t xml:space="preserve"> </w:t>
      </w:r>
      <w:r w:rsidR="00772138" w:rsidRPr="001F20D1">
        <w:t>таблице.</w:t>
      </w:r>
      <w:r w:rsidR="00385808" w:rsidRPr="001F20D1">
        <w:t xml:space="preserve"> </w:t>
      </w:r>
      <w:r w:rsidR="00772138" w:rsidRPr="001F20D1">
        <w:t>Доступно</w:t>
      </w:r>
      <w:r w:rsidR="00385808" w:rsidRPr="001F20D1">
        <w:t xml:space="preserve"> </w:t>
      </w:r>
      <w:r w:rsidR="00772138" w:rsidRPr="001F20D1">
        <w:t>ручное</w:t>
      </w:r>
      <w:r w:rsidR="00385808" w:rsidRPr="001F20D1">
        <w:t xml:space="preserve"> </w:t>
      </w:r>
      <w:r w:rsidR="00772138" w:rsidRPr="001F20D1">
        <w:t>удаление</w:t>
      </w:r>
      <w:r w:rsidR="00385808" w:rsidRPr="001F20D1">
        <w:t xml:space="preserve"> </w:t>
      </w:r>
      <w:r w:rsidR="00772138" w:rsidRPr="001F20D1">
        <w:t>записи</w:t>
      </w:r>
      <w:r w:rsidR="00385808" w:rsidRPr="001F20D1">
        <w:t xml:space="preserve"> </w:t>
      </w:r>
      <w:r w:rsidR="00772138" w:rsidRPr="001F20D1">
        <w:t>в</w:t>
      </w:r>
      <w:r w:rsidR="00385808" w:rsidRPr="001F20D1">
        <w:t xml:space="preserve"> </w:t>
      </w:r>
      <w:r w:rsidR="00772138" w:rsidRPr="001F20D1">
        <w:t>таблице</w:t>
      </w:r>
      <w:r w:rsidR="00385808" w:rsidRPr="001F20D1">
        <w:t xml:space="preserve"> </w:t>
      </w:r>
      <w:r w:rsidR="00772138" w:rsidRPr="001F20D1">
        <w:t>раздела.</w:t>
      </w:r>
      <w:r w:rsidR="00385808" w:rsidRPr="001F20D1">
        <w:t xml:space="preserve"> </w:t>
      </w:r>
      <w:r w:rsidR="00772138" w:rsidRPr="001F20D1">
        <w:t>Для</w:t>
      </w:r>
      <w:r w:rsidR="00385808" w:rsidRPr="001F20D1">
        <w:t xml:space="preserve"> </w:t>
      </w:r>
      <w:r w:rsidR="00772138" w:rsidRPr="001F20D1">
        <w:t>этого</w:t>
      </w:r>
      <w:r w:rsidR="00385808" w:rsidRPr="001F20D1">
        <w:t xml:space="preserve"> </w:t>
      </w:r>
      <w:r w:rsidR="00772138" w:rsidRPr="001F20D1">
        <w:t>ответственный</w:t>
      </w:r>
      <w:r w:rsidR="00385808" w:rsidRPr="001F20D1">
        <w:t xml:space="preserve"> </w:t>
      </w:r>
      <w:r w:rsidR="00772138" w:rsidRPr="001F20D1">
        <w:t>исполнитель</w:t>
      </w:r>
      <w:r w:rsidR="00385808" w:rsidRPr="001F20D1">
        <w:t xml:space="preserve"> </w:t>
      </w:r>
      <w:r w:rsidR="00772138" w:rsidRPr="001F20D1">
        <w:t>ТОФК</w:t>
      </w:r>
      <w:r w:rsidR="00385808" w:rsidRPr="001F20D1">
        <w:t xml:space="preserve"> </w:t>
      </w:r>
      <w:r w:rsidR="00772138" w:rsidRPr="001F20D1">
        <w:t>выбирает</w:t>
      </w:r>
      <w:r w:rsidR="00385808" w:rsidRPr="001F20D1">
        <w:t xml:space="preserve"> </w:t>
      </w:r>
      <w:r w:rsidR="00772138" w:rsidRPr="001F20D1">
        <w:t>соответствующую</w:t>
      </w:r>
      <w:r w:rsidR="00385808" w:rsidRPr="001F20D1">
        <w:t xml:space="preserve"> </w:t>
      </w:r>
      <w:r w:rsidR="00772138" w:rsidRPr="001F20D1">
        <w:t>запись</w:t>
      </w:r>
      <w:r w:rsidR="00385808" w:rsidRPr="001F20D1">
        <w:t xml:space="preserve"> </w:t>
      </w:r>
      <w:r w:rsidR="00772138" w:rsidRPr="001F20D1">
        <w:t>в</w:t>
      </w:r>
      <w:r w:rsidR="00385808" w:rsidRPr="001F20D1">
        <w:t xml:space="preserve"> </w:t>
      </w:r>
      <w:r w:rsidR="00772138" w:rsidRPr="001F20D1">
        <w:t>таблице</w:t>
      </w:r>
      <w:r w:rsidR="00385808" w:rsidRPr="001F20D1">
        <w:t xml:space="preserve"> </w:t>
      </w:r>
      <w:r w:rsidR="00772138" w:rsidRPr="001F20D1">
        <w:t>и</w:t>
      </w:r>
      <w:r w:rsidR="00385808" w:rsidRPr="001F20D1">
        <w:t xml:space="preserve"> </w:t>
      </w:r>
      <w:r w:rsidR="00772138" w:rsidRPr="001F20D1">
        <w:t>нажимает</w:t>
      </w:r>
      <w:r w:rsidR="00385808" w:rsidRPr="001F20D1">
        <w:t xml:space="preserve"> </w:t>
      </w:r>
      <w:r w:rsidR="00772138" w:rsidRPr="001F20D1">
        <w:t>кнопку</w:t>
      </w:r>
      <w:r w:rsidR="00385808" w:rsidRPr="001F20D1">
        <w:t xml:space="preserve"> </w:t>
      </w:r>
      <w:r w:rsidRPr="001F20D1">
        <w:t>«</w:t>
      </w:r>
      <w:r w:rsidR="00772138" w:rsidRPr="001F20D1">
        <w:t>Удалить</w:t>
      </w:r>
      <w:r w:rsidRPr="001F20D1">
        <w:t>»</w:t>
      </w:r>
      <w:r w:rsidR="00772138" w:rsidRPr="001F20D1">
        <w:t>.</w:t>
      </w:r>
      <w:r w:rsidR="00385808" w:rsidRPr="001F20D1">
        <w:t xml:space="preserve"> </w:t>
      </w:r>
      <w:r w:rsidR="00772138" w:rsidRPr="001F20D1">
        <w:t>Доступно</w:t>
      </w:r>
      <w:r w:rsidR="00385808" w:rsidRPr="001F20D1">
        <w:t xml:space="preserve"> </w:t>
      </w:r>
      <w:r w:rsidR="00772138" w:rsidRPr="001F20D1">
        <w:t>редактирование</w:t>
      </w:r>
      <w:r w:rsidR="00385808" w:rsidRPr="001F20D1">
        <w:t xml:space="preserve"> </w:t>
      </w:r>
      <w:r w:rsidR="00772138" w:rsidRPr="001F20D1">
        <w:t>записи</w:t>
      </w:r>
      <w:r w:rsidR="00385808" w:rsidRPr="001F20D1">
        <w:t xml:space="preserve"> </w:t>
      </w:r>
      <w:r w:rsidR="00772138" w:rsidRPr="001F20D1">
        <w:t>в</w:t>
      </w:r>
      <w:r w:rsidR="00385808" w:rsidRPr="001F20D1">
        <w:t xml:space="preserve"> </w:t>
      </w:r>
      <w:r w:rsidR="00772138" w:rsidRPr="001F20D1">
        <w:t>таблице</w:t>
      </w:r>
      <w:r w:rsidR="00385808" w:rsidRPr="001F20D1">
        <w:t xml:space="preserve"> </w:t>
      </w:r>
      <w:r w:rsidR="00772138" w:rsidRPr="001F20D1">
        <w:t>раздела.</w:t>
      </w:r>
      <w:r w:rsidR="00385808" w:rsidRPr="001F20D1">
        <w:t xml:space="preserve"> </w:t>
      </w:r>
      <w:r w:rsidR="00772138" w:rsidRPr="001F20D1">
        <w:t>Для</w:t>
      </w:r>
      <w:r w:rsidR="00385808" w:rsidRPr="001F20D1">
        <w:t xml:space="preserve"> </w:t>
      </w:r>
      <w:r w:rsidR="00772138" w:rsidRPr="001F20D1">
        <w:lastRenderedPageBreak/>
        <w:t>этого</w:t>
      </w:r>
      <w:r w:rsidR="00385808" w:rsidRPr="001F20D1">
        <w:t xml:space="preserve"> </w:t>
      </w:r>
      <w:r w:rsidR="00772138" w:rsidRPr="001F20D1">
        <w:t>ответственный</w:t>
      </w:r>
      <w:r w:rsidR="00385808" w:rsidRPr="001F20D1">
        <w:t xml:space="preserve"> </w:t>
      </w:r>
      <w:r w:rsidR="00772138" w:rsidRPr="001F20D1">
        <w:t>исполнитель</w:t>
      </w:r>
      <w:r w:rsidR="00385808" w:rsidRPr="001F20D1">
        <w:t xml:space="preserve"> </w:t>
      </w:r>
      <w:r w:rsidR="00772138" w:rsidRPr="001F20D1">
        <w:t>ТОФК</w:t>
      </w:r>
      <w:r w:rsidR="00385808" w:rsidRPr="001F20D1">
        <w:t xml:space="preserve"> </w:t>
      </w:r>
      <w:r w:rsidR="00772138" w:rsidRPr="001F20D1">
        <w:t>выбирает</w:t>
      </w:r>
      <w:r w:rsidR="00385808" w:rsidRPr="001F20D1">
        <w:t xml:space="preserve"> </w:t>
      </w:r>
      <w:r w:rsidR="00772138" w:rsidRPr="001F20D1">
        <w:t>соответствующую</w:t>
      </w:r>
      <w:r w:rsidR="00385808" w:rsidRPr="001F20D1">
        <w:t xml:space="preserve"> </w:t>
      </w:r>
      <w:r w:rsidR="00772138" w:rsidRPr="001F20D1">
        <w:t>запись</w:t>
      </w:r>
      <w:r w:rsidR="00385808" w:rsidRPr="001F20D1">
        <w:t xml:space="preserve"> </w:t>
      </w:r>
      <w:r w:rsidR="00772138" w:rsidRPr="001F20D1">
        <w:t>в</w:t>
      </w:r>
      <w:r w:rsidR="00385808" w:rsidRPr="001F20D1">
        <w:t xml:space="preserve"> </w:t>
      </w:r>
      <w:r w:rsidR="00772138" w:rsidRPr="001F20D1">
        <w:t>таблице</w:t>
      </w:r>
      <w:r w:rsidR="00385808" w:rsidRPr="001F20D1">
        <w:t xml:space="preserve"> </w:t>
      </w:r>
      <w:r w:rsidR="00772138" w:rsidRPr="001F20D1">
        <w:t>и</w:t>
      </w:r>
      <w:r w:rsidR="00385808" w:rsidRPr="001F20D1">
        <w:t xml:space="preserve"> </w:t>
      </w:r>
      <w:r w:rsidR="00772138" w:rsidRPr="001F20D1">
        <w:t>нажимает</w:t>
      </w:r>
      <w:r w:rsidR="00385808" w:rsidRPr="001F20D1">
        <w:t xml:space="preserve"> </w:t>
      </w:r>
      <w:r w:rsidR="00772138" w:rsidRPr="001F20D1">
        <w:t>кнопку</w:t>
      </w:r>
      <w:r w:rsidR="00385808" w:rsidRPr="001F20D1">
        <w:t xml:space="preserve"> </w:t>
      </w:r>
      <w:r w:rsidRPr="001F20D1">
        <w:t>«</w:t>
      </w:r>
      <w:r w:rsidR="00772138" w:rsidRPr="001F20D1">
        <w:t>Редактировать</w:t>
      </w:r>
      <w:r w:rsidR="00385808" w:rsidRPr="001F20D1">
        <w:t xml:space="preserve"> </w:t>
      </w:r>
      <w:r w:rsidR="00772138" w:rsidRPr="001F20D1">
        <w:t>операцию</w:t>
      </w:r>
      <w:r w:rsidR="00385808" w:rsidRPr="001F20D1">
        <w:t xml:space="preserve"> </w:t>
      </w:r>
      <w:r w:rsidR="00772138" w:rsidRPr="001F20D1">
        <w:t>по</w:t>
      </w:r>
      <w:r w:rsidR="00385808" w:rsidRPr="001F20D1">
        <w:t xml:space="preserve"> </w:t>
      </w:r>
      <w:r w:rsidR="00772138" w:rsidRPr="001F20D1">
        <w:t>карте</w:t>
      </w:r>
      <w:r w:rsidRPr="001F20D1">
        <w:t>»</w:t>
      </w:r>
      <w:r w:rsidR="00772138" w:rsidRPr="001F20D1">
        <w:t>.</w:t>
      </w:r>
    </w:p>
    <w:p w14:paraId="19ED8E1E" w14:textId="29520B8D" w:rsidR="004D5233" w:rsidRPr="001F20D1" w:rsidRDefault="004D5233" w:rsidP="00CE4CF3">
      <w:pPr>
        <w:pStyle w:val="GOSTFigure"/>
      </w:pPr>
      <w:r w:rsidRPr="001F20D1">
        <w:rPr>
          <w:noProof/>
        </w:rPr>
        <w:drawing>
          <wp:inline distT="0" distB="0" distL="0" distR="0" wp14:anchorId="4B91EB86" wp14:editId="523AB02D">
            <wp:extent cx="6115685" cy="2875280"/>
            <wp:effectExtent l="0" t="0" r="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287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1F95F" w14:textId="48301C3E" w:rsidR="00772138" w:rsidRPr="001F20D1" w:rsidRDefault="00772138">
      <w:pPr>
        <w:pStyle w:val="GOSTNormal"/>
      </w:pPr>
      <w:r w:rsidRPr="001F20D1">
        <w:rPr>
          <w:rStyle w:val="GOSTSymBold"/>
        </w:rPr>
        <w:t>Шаг</w:t>
      </w:r>
      <w:r w:rsidR="00385808" w:rsidRPr="001F20D1">
        <w:rPr>
          <w:rStyle w:val="GOSTSymBold"/>
        </w:rPr>
        <w:t xml:space="preserve"> </w:t>
      </w:r>
      <w:r w:rsidRPr="001F20D1">
        <w:rPr>
          <w:rStyle w:val="GOSTSymBold"/>
        </w:rPr>
        <w:t>2.</w:t>
      </w:r>
      <w:r w:rsidR="00385808" w:rsidRPr="001F20D1">
        <w:t xml:space="preserve"> </w:t>
      </w:r>
      <w:r w:rsidRPr="001F20D1">
        <w:t>По</w:t>
      </w:r>
      <w:r w:rsidR="00385808" w:rsidRPr="001F20D1">
        <w:t xml:space="preserve"> </w:t>
      </w:r>
      <w:r w:rsidRPr="001F20D1">
        <w:t>завершению</w:t>
      </w:r>
      <w:r w:rsidR="00385808" w:rsidRPr="001F20D1">
        <w:t xml:space="preserve"> </w:t>
      </w:r>
      <w:r w:rsidRPr="001F20D1">
        <w:t>заполнения</w:t>
      </w:r>
      <w:r w:rsidR="00385808" w:rsidRPr="001F20D1">
        <w:t xml:space="preserve"> </w:t>
      </w:r>
      <w:r w:rsidRPr="001F20D1">
        <w:t>всех</w:t>
      </w:r>
      <w:r w:rsidR="00385808" w:rsidRPr="001F20D1">
        <w:t xml:space="preserve"> </w:t>
      </w:r>
      <w:r w:rsidRPr="001F20D1">
        <w:t>полей</w:t>
      </w:r>
      <w:r w:rsidR="00385808" w:rsidRPr="001F20D1">
        <w:t xml:space="preserve"> </w:t>
      </w:r>
      <w:r w:rsidRPr="001F20D1">
        <w:t>по</w:t>
      </w:r>
      <w:r w:rsidR="00385808" w:rsidRPr="001F20D1">
        <w:t xml:space="preserve"> </w:t>
      </w:r>
      <w:r w:rsidRPr="001F20D1">
        <w:t>документу</w:t>
      </w:r>
      <w:r w:rsidR="00385808" w:rsidRPr="001F20D1">
        <w:t xml:space="preserve"> </w:t>
      </w:r>
      <w:r w:rsidRPr="001F20D1">
        <w:t>ответственный</w:t>
      </w:r>
      <w:r w:rsidR="00385808" w:rsidRPr="001F20D1">
        <w:t xml:space="preserve"> </w:t>
      </w:r>
      <w:r w:rsidRPr="001F20D1">
        <w:t>исполнитель</w:t>
      </w:r>
      <w:r w:rsidR="00385808" w:rsidRPr="001F20D1">
        <w:t xml:space="preserve"> </w:t>
      </w:r>
      <w:r w:rsidRPr="001F20D1">
        <w:t>ТОФК</w:t>
      </w:r>
      <w:r w:rsidR="00385808" w:rsidRPr="001F20D1">
        <w:t xml:space="preserve"> </w:t>
      </w:r>
      <w:r w:rsidRPr="001F20D1">
        <w:t>нажимает</w:t>
      </w:r>
      <w:r w:rsidR="00385808" w:rsidRPr="001F20D1">
        <w:t xml:space="preserve"> </w:t>
      </w:r>
      <w:r w:rsidRPr="001F20D1">
        <w:t>кнопку</w:t>
      </w:r>
      <w:r w:rsidR="00385808" w:rsidRPr="001F20D1">
        <w:t xml:space="preserve"> </w:t>
      </w:r>
      <w:r w:rsidR="002708F7" w:rsidRPr="001F20D1">
        <w:t>«</w:t>
      </w:r>
      <w:r w:rsidRPr="001F20D1">
        <w:t>Сохранить</w:t>
      </w:r>
      <w:r w:rsidR="002708F7" w:rsidRPr="001F20D1">
        <w:t>»</w:t>
      </w:r>
      <w:r w:rsidRPr="001F20D1">
        <w:t>.</w:t>
      </w:r>
      <w:r w:rsidR="00385808" w:rsidRPr="001F20D1">
        <w:t xml:space="preserve"> </w:t>
      </w:r>
      <w:r w:rsidRPr="001F20D1">
        <w:t>При</w:t>
      </w:r>
      <w:r w:rsidR="00385808" w:rsidRPr="001F20D1">
        <w:t xml:space="preserve"> </w:t>
      </w:r>
      <w:r w:rsidRPr="001F20D1">
        <w:t>выполнении</w:t>
      </w:r>
      <w:r w:rsidR="00385808" w:rsidRPr="001F20D1">
        <w:t xml:space="preserve"> </w:t>
      </w:r>
      <w:r w:rsidRPr="001F20D1">
        <w:t>действия</w:t>
      </w:r>
      <w:r w:rsidR="00385808" w:rsidRPr="001F20D1">
        <w:t xml:space="preserve"> </w:t>
      </w:r>
      <w:r w:rsidR="002708F7" w:rsidRPr="001F20D1">
        <w:t>«</w:t>
      </w:r>
      <w:r w:rsidRPr="001F20D1">
        <w:t>Сохранить</w:t>
      </w:r>
      <w:r w:rsidR="002708F7" w:rsidRPr="001F20D1">
        <w:t>»</w:t>
      </w:r>
      <w:r w:rsidR="00385808" w:rsidRPr="001F20D1">
        <w:t xml:space="preserve"> </w:t>
      </w:r>
      <w:r w:rsidRPr="001F20D1">
        <w:t>сохраняются</w:t>
      </w:r>
      <w:r w:rsidR="00385808" w:rsidRPr="001F20D1">
        <w:t xml:space="preserve"> </w:t>
      </w:r>
      <w:r w:rsidRPr="001F20D1">
        <w:t>все</w:t>
      </w:r>
      <w:r w:rsidR="00385808" w:rsidRPr="001F20D1">
        <w:t xml:space="preserve"> </w:t>
      </w:r>
      <w:r w:rsidRPr="001F20D1">
        <w:t>заполненные</w:t>
      </w:r>
      <w:r w:rsidR="00385808" w:rsidRPr="001F20D1">
        <w:t xml:space="preserve"> </w:t>
      </w:r>
      <w:r w:rsidRPr="001F20D1">
        <w:t>пользователем</w:t>
      </w:r>
      <w:r w:rsidR="00385808" w:rsidRPr="001F20D1">
        <w:t xml:space="preserve"> </w:t>
      </w:r>
      <w:r w:rsidRPr="001F20D1">
        <w:t>поля.</w:t>
      </w:r>
      <w:r w:rsidR="00385808" w:rsidRPr="001F20D1">
        <w:t xml:space="preserve"> </w:t>
      </w:r>
      <w:r w:rsidRPr="001F20D1">
        <w:t>Информации</w:t>
      </w:r>
      <w:r w:rsidR="00385808" w:rsidRPr="001F20D1">
        <w:t xml:space="preserve"> </w:t>
      </w:r>
      <w:r w:rsidRPr="001F20D1">
        <w:t>присваивается</w:t>
      </w:r>
      <w:r w:rsidR="00385808" w:rsidRPr="001F20D1">
        <w:t xml:space="preserve"> </w:t>
      </w:r>
      <w:r w:rsidRPr="001F20D1">
        <w:t>статус</w:t>
      </w:r>
      <w:r w:rsidR="00385808" w:rsidRPr="001F20D1">
        <w:t xml:space="preserve"> </w:t>
      </w:r>
      <w:r w:rsidR="00E95074" w:rsidRPr="001F20D1">
        <w:t>«</w:t>
      </w:r>
      <w:r w:rsidRPr="001F20D1">
        <w:t>Проект</w:t>
      </w:r>
      <w:r w:rsidR="002708F7" w:rsidRPr="001F20D1">
        <w:t>»</w:t>
      </w:r>
      <w:r w:rsidRPr="001F20D1">
        <w:t>.</w:t>
      </w:r>
    </w:p>
    <w:p w14:paraId="5EC89697" w14:textId="7CAD2375" w:rsidR="00772138" w:rsidRPr="001F20D1" w:rsidRDefault="00772138" w:rsidP="00772138">
      <w:pPr>
        <w:pStyle w:val="GOSTNormal"/>
      </w:pPr>
      <w:r w:rsidRPr="001F20D1">
        <w:rPr>
          <w:rStyle w:val="GOSTSymBold"/>
        </w:rPr>
        <w:t>Шаг</w:t>
      </w:r>
      <w:r w:rsidR="00385808" w:rsidRPr="001F20D1">
        <w:rPr>
          <w:rStyle w:val="GOSTSymBold"/>
        </w:rPr>
        <w:t xml:space="preserve"> </w:t>
      </w:r>
      <w:r w:rsidRPr="001F20D1">
        <w:rPr>
          <w:rStyle w:val="GOSTSymBold"/>
        </w:rPr>
        <w:t>3.</w:t>
      </w:r>
      <w:r w:rsidR="00385808" w:rsidRPr="001F20D1">
        <w:t xml:space="preserve"> </w:t>
      </w:r>
      <w:r w:rsidRPr="001F20D1">
        <w:t>Для</w:t>
      </w:r>
      <w:r w:rsidR="00385808" w:rsidRPr="001F20D1">
        <w:t xml:space="preserve"> </w:t>
      </w:r>
      <w:r w:rsidRPr="001F20D1">
        <w:t>корректировки</w:t>
      </w:r>
      <w:r w:rsidR="00385808" w:rsidRPr="001F20D1">
        <w:t xml:space="preserve"> </w:t>
      </w:r>
      <w:r w:rsidRPr="001F20D1">
        <w:t>введенной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документ</w:t>
      </w:r>
      <w:r w:rsidR="00385808" w:rsidRPr="001F20D1">
        <w:t xml:space="preserve"> </w:t>
      </w:r>
      <w:r w:rsidRPr="001F20D1">
        <w:t>информации</w:t>
      </w:r>
      <w:r w:rsidR="00385808" w:rsidRPr="001F20D1">
        <w:t xml:space="preserve"> </w:t>
      </w:r>
      <w:r w:rsidRPr="001F20D1">
        <w:t>ответственный</w:t>
      </w:r>
      <w:r w:rsidR="00385808" w:rsidRPr="001F20D1">
        <w:t xml:space="preserve"> </w:t>
      </w:r>
      <w:r w:rsidRPr="001F20D1">
        <w:t>исполнитель</w:t>
      </w:r>
      <w:r w:rsidR="00385808" w:rsidRPr="001F20D1">
        <w:t xml:space="preserve"> </w:t>
      </w:r>
      <w:r w:rsidRPr="001F20D1">
        <w:t>нажимает</w:t>
      </w:r>
      <w:r w:rsidR="00385808" w:rsidRPr="001F20D1">
        <w:t xml:space="preserve"> </w:t>
      </w:r>
      <w:r w:rsidRPr="001F20D1">
        <w:t>на</w:t>
      </w:r>
      <w:r w:rsidR="00385808" w:rsidRPr="001F20D1">
        <w:t xml:space="preserve"> </w:t>
      </w:r>
      <w:r w:rsidRPr="001F20D1">
        <w:t>кнопку</w:t>
      </w:r>
      <w:r w:rsidR="00385808" w:rsidRPr="001F20D1">
        <w:t xml:space="preserve"> </w:t>
      </w:r>
      <w:r w:rsidR="002708F7" w:rsidRPr="001F20D1">
        <w:t>«</w:t>
      </w:r>
      <w:r w:rsidRPr="001F20D1">
        <w:t>Редактировать</w:t>
      </w:r>
      <w:r w:rsidR="002708F7" w:rsidRPr="001F20D1">
        <w:t>»</w:t>
      </w:r>
      <w:r w:rsidRPr="001F20D1">
        <w:t>.</w:t>
      </w:r>
      <w:r w:rsidR="00385808" w:rsidRPr="001F20D1">
        <w:t xml:space="preserve"> </w:t>
      </w:r>
      <w:r w:rsidRPr="001F20D1">
        <w:t>После</w:t>
      </w:r>
      <w:r w:rsidR="00385808" w:rsidRPr="001F20D1">
        <w:t xml:space="preserve"> </w:t>
      </w:r>
      <w:r w:rsidRPr="001F20D1">
        <w:t>корректировки</w:t>
      </w:r>
      <w:r w:rsidR="00385808" w:rsidRPr="001F20D1">
        <w:t xml:space="preserve"> </w:t>
      </w:r>
      <w:r w:rsidRPr="001F20D1">
        <w:t>доступных</w:t>
      </w:r>
      <w:r w:rsidR="00385808" w:rsidRPr="001F20D1">
        <w:t xml:space="preserve"> </w:t>
      </w:r>
      <w:r w:rsidRPr="001F20D1">
        <w:t>для</w:t>
      </w:r>
      <w:r w:rsidR="00385808" w:rsidRPr="001F20D1">
        <w:t xml:space="preserve"> </w:t>
      </w:r>
      <w:r w:rsidRPr="001F20D1">
        <w:t>редактирования</w:t>
      </w:r>
      <w:r w:rsidR="00385808" w:rsidRPr="001F20D1">
        <w:t xml:space="preserve"> </w:t>
      </w:r>
      <w:r w:rsidRPr="001F20D1">
        <w:t>полей</w:t>
      </w:r>
      <w:r w:rsidR="00385808" w:rsidRPr="001F20D1">
        <w:t xml:space="preserve"> </w:t>
      </w:r>
      <w:r w:rsidRPr="001F20D1">
        <w:t>сохраняет</w:t>
      </w:r>
      <w:r w:rsidR="00385808" w:rsidRPr="001F20D1">
        <w:t xml:space="preserve"> </w:t>
      </w:r>
      <w:r w:rsidRPr="001F20D1">
        <w:t>изменения</w:t>
      </w:r>
      <w:r w:rsidR="00385808" w:rsidRPr="001F20D1">
        <w:t xml:space="preserve"> </w:t>
      </w:r>
      <w:r w:rsidRPr="001F20D1">
        <w:t>нажав</w:t>
      </w:r>
      <w:r w:rsidR="00385808" w:rsidRPr="001F20D1">
        <w:t xml:space="preserve"> </w:t>
      </w:r>
      <w:r w:rsidRPr="001F20D1">
        <w:t>на</w:t>
      </w:r>
      <w:r w:rsidR="00385808" w:rsidRPr="001F20D1">
        <w:t xml:space="preserve"> </w:t>
      </w:r>
      <w:r w:rsidRPr="001F20D1">
        <w:t>кнопку</w:t>
      </w:r>
      <w:r w:rsidR="00385808" w:rsidRPr="001F20D1">
        <w:t xml:space="preserve"> </w:t>
      </w:r>
      <w:r w:rsidR="002708F7" w:rsidRPr="001F20D1">
        <w:t>«</w:t>
      </w:r>
      <w:r w:rsidRPr="001F20D1">
        <w:t>Сохранить</w:t>
      </w:r>
      <w:r w:rsidR="002708F7" w:rsidRPr="001F20D1">
        <w:t>»</w:t>
      </w:r>
      <w:r w:rsidRPr="001F20D1">
        <w:t>.</w:t>
      </w:r>
    </w:p>
    <w:p w14:paraId="5045F9F8" w14:textId="4D59BE42" w:rsidR="00772138" w:rsidRPr="001F20D1" w:rsidRDefault="00772138" w:rsidP="00772138">
      <w:pPr>
        <w:pStyle w:val="GOSTNormal"/>
      </w:pPr>
      <w:r w:rsidRPr="001F20D1">
        <w:rPr>
          <w:rStyle w:val="GOSTSymBold"/>
        </w:rPr>
        <w:t>Шаг</w:t>
      </w:r>
      <w:r w:rsidR="00385808" w:rsidRPr="001F20D1">
        <w:rPr>
          <w:rStyle w:val="GOSTSymBold"/>
        </w:rPr>
        <w:t xml:space="preserve"> </w:t>
      </w:r>
      <w:r w:rsidRPr="001F20D1">
        <w:rPr>
          <w:rStyle w:val="GOSTSymBold"/>
        </w:rPr>
        <w:t>4.</w:t>
      </w:r>
      <w:r w:rsidR="00385808" w:rsidRPr="001F20D1">
        <w:t xml:space="preserve"> </w:t>
      </w:r>
      <w:r w:rsidRPr="001F20D1">
        <w:t>Для</w:t>
      </w:r>
      <w:r w:rsidR="00385808" w:rsidRPr="001F20D1">
        <w:t xml:space="preserve"> </w:t>
      </w:r>
      <w:r w:rsidRPr="001F20D1">
        <w:t>удаления</w:t>
      </w:r>
      <w:r w:rsidR="00385808" w:rsidRPr="001F20D1">
        <w:t xml:space="preserve"> </w:t>
      </w:r>
      <w:r w:rsidRPr="001F20D1">
        <w:t>Информации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статусе</w:t>
      </w:r>
      <w:r w:rsidR="00385808" w:rsidRPr="001F20D1">
        <w:t xml:space="preserve"> </w:t>
      </w:r>
      <w:r w:rsidR="002708F7" w:rsidRPr="001F20D1">
        <w:t>«</w:t>
      </w:r>
      <w:r w:rsidRPr="001F20D1">
        <w:t>Проект</w:t>
      </w:r>
      <w:r w:rsidR="002708F7" w:rsidRPr="001F20D1">
        <w:t>»</w:t>
      </w:r>
      <w:r w:rsidR="00385808" w:rsidRPr="001F20D1">
        <w:t xml:space="preserve"> </w:t>
      </w:r>
      <w:r w:rsidRPr="001F20D1">
        <w:t>пользователь</w:t>
      </w:r>
      <w:r w:rsidR="00385808" w:rsidRPr="001F20D1">
        <w:t xml:space="preserve"> </w:t>
      </w:r>
      <w:r w:rsidRPr="001F20D1">
        <w:t>выбирает</w:t>
      </w:r>
      <w:r w:rsidR="00385808" w:rsidRPr="001F20D1">
        <w:t xml:space="preserve"> </w:t>
      </w:r>
      <w:r w:rsidRPr="001F20D1">
        <w:t>действие</w:t>
      </w:r>
      <w:r w:rsidR="00385808" w:rsidRPr="001F20D1">
        <w:t xml:space="preserve"> </w:t>
      </w:r>
      <w:r w:rsidR="002708F7" w:rsidRPr="001F20D1">
        <w:t>«</w:t>
      </w:r>
      <w:r w:rsidRPr="001F20D1">
        <w:t>Удалить</w:t>
      </w:r>
      <w:r w:rsidR="002708F7" w:rsidRPr="001F20D1">
        <w:t>»</w:t>
      </w:r>
      <w:r w:rsidRPr="001F20D1">
        <w:t>.</w:t>
      </w:r>
      <w:r w:rsidR="00385808" w:rsidRPr="001F20D1">
        <w:t xml:space="preserve"> </w:t>
      </w:r>
      <w:r w:rsidRPr="001F20D1">
        <w:t>Документ</w:t>
      </w:r>
      <w:r w:rsidR="00385808" w:rsidRPr="001F20D1">
        <w:t xml:space="preserve"> </w:t>
      </w:r>
      <w:r w:rsidRPr="001F20D1">
        <w:t>удаляется</w:t>
      </w:r>
      <w:r w:rsidR="00385808" w:rsidRPr="001F20D1">
        <w:t xml:space="preserve"> </w:t>
      </w:r>
      <w:r w:rsidRPr="001F20D1">
        <w:t>из</w:t>
      </w:r>
      <w:r w:rsidR="00385808" w:rsidRPr="001F20D1">
        <w:t xml:space="preserve"> </w:t>
      </w:r>
      <w:r w:rsidRPr="001F20D1">
        <w:t>Системы.</w:t>
      </w:r>
    </w:p>
    <w:p w14:paraId="27937424" w14:textId="063A5E1B" w:rsidR="00772138" w:rsidRPr="001F20D1" w:rsidRDefault="00772138" w:rsidP="00772138">
      <w:pPr>
        <w:pStyle w:val="GOSTNormal"/>
      </w:pPr>
      <w:r w:rsidRPr="001F20D1">
        <w:rPr>
          <w:rStyle w:val="GOSTSymBold"/>
        </w:rPr>
        <w:t>Шаг</w:t>
      </w:r>
      <w:r w:rsidR="00385808" w:rsidRPr="001F20D1">
        <w:rPr>
          <w:rStyle w:val="GOSTSymBold"/>
        </w:rPr>
        <w:t xml:space="preserve"> </w:t>
      </w:r>
      <w:r w:rsidRPr="001F20D1">
        <w:rPr>
          <w:rStyle w:val="GOSTSymBold"/>
        </w:rPr>
        <w:t>5.</w:t>
      </w:r>
      <w:r w:rsidR="00385808" w:rsidRPr="001F20D1">
        <w:t xml:space="preserve"> </w:t>
      </w:r>
      <w:r w:rsidRPr="001F20D1">
        <w:t>Далее</w:t>
      </w:r>
      <w:r w:rsidR="00385808" w:rsidRPr="001F20D1">
        <w:t xml:space="preserve"> </w:t>
      </w:r>
      <w:r w:rsidRPr="001F20D1">
        <w:t>ответственный</w:t>
      </w:r>
      <w:r w:rsidR="00385808" w:rsidRPr="001F20D1">
        <w:t xml:space="preserve"> </w:t>
      </w:r>
      <w:r w:rsidRPr="001F20D1">
        <w:t>исполнитель</w:t>
      </w:r>
      <w:r w:rsidR="00385808" w:rsidRPr="001F20D1">
        <w:t xml:space="preserve"> </w:t>
      </w:r>
      <w:r w:rsidRPr="001F20D1">
        <w:t>нажимает</w:t>
      </w:r>
      <w:r w:rsidR="00385808" w:rsidRPr="001F20D1">
        <w:t xml:space="preserve"> </w:t>
      </w:r>
      <w:r w:rsidRPr="001F20D1">
        <w:t>кнопку</w:t>
      </w:r>
      <w:r w:rsidR="00385808" w:rsidRPr="001F20D1">
        <w:t xml:space="preserve"> </w:t>
      </w:r>
      <w:r w:rsidR="002708F7" w:rsidRPr="001F20D1">
        <w:t>«</w:t>
      </w:r>
      <w:r w:rsidRPr="001F20D1">
        <w:t>Проверить</w:t>
      </w:r>
      <w:r w:rsidR="002708F7" w:rsidRPr="001F20D1">
        <w:t>»</w:t>
      </w:r>
      <w:r w:rsidR="00385808" w:rsidRPr="001F20D1">
        <w:t xml:space="preserve"> </w:t>
      </w:r>
      <w:r w:rsidRPr="001F20D1">
        <w:t>после</w:t>
      </w:r>
      <w:r w:rsidR="00385808" w:rsidRPr="001F20D1">
        <w:t xml:space="preserve"> </w:t>
      </w:r>
      <w:r w:rsidRPr="001F20D1">
        <w:t>чего</w:t>
      </w:r>
      <w:r w:rsidR="00385808" w:rsidRPr="001F20D1">
        <w:t xml:space="preserve"> </w:t>
      </w:r>
      <w:r w:rsidRPr="001F20D1">
        <w:t>запускаются</w:t>
      </w:r>
      <w:r w:rsidR="00385808" w:rsidRPr="001F20D1">
        <w:t xml:space="preserve"> </w:t>
      </w:r>
      <w:r w:rsidRPr="001F20D1">
        <w:t>автоконтроли.</w:t>
      </w:r>
      <w:r w:rsidR="00385808" w:rsidRPr="001F20D1">
        <w:t xml:space="preserve"> </w:t>
      </w:r>
      <w:r w:rsidRPr="001F20D1">
        <w:t>При</w:t>
      </w:r>
      <w:r w:rsidR="00385808" w:rsidRPr="001F20D1">
        <w:t xml:space="preserve"> </w:t>
      </w:r>
      <w:r w:rsidRPr="001F20D1">
        <w:t>успешном</w:t>
      </w:r>
      <w:r w:rsidR="00385808" w:rsidRPr="001F20D1">
        <w:t xml:space="preserve"> </w:t>
      </w:r>
      <w:r w:rsidRPr="001F20D1">
        <w:t>прохождении</w:t>
      </w:r>
      <w:r w:rsidR="00385808" w:rsidRPr="001F20D1">
        <w:t xml:space="preserve"> </w:t>
      </w:r>
      <w:r w:rsidRPr="001F20D1">
        <w:t>контролей</w:t>
      </w:r>
      <w:r w:rsidR="00385808" w:rsidRPr="001F20D1">
        <w:t xml:space="preserve"> </w:t>
      </w:r>
      <w:r w:rsidRPr="001F20D1">
        <w:t>Информация</w:t>
      </w:r>
      <w:r w:rsidR="00385808" w:rsidRPr="001F20D1">
        <w:t xml:space="preserve"> </w:t>
      </w:r>
      <w:r w:rsidRPr="001F20D1">
        <w:t>переходит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статус</w:t>
      </w:r>
      <w:r w:rsidR="00385808" w:rsidRPr="001F20D1">
        <w:t xml:space="preserve"> </w:t>
      </w:r>
      <w:r w:rsidR="002708F7" w:rsidRPr="001F20D1">
        <w:t>«</w:t>
      </w:r>
      <w:r w:rsidRPr="001F20D1">
        <w:t>Проверен</w:t>
      </w:r>
      <w:r w:rsidR="002708F7" w:rsidRPr="001F20D1">
        <w:t>»</w:t>
      </w:r>
      <w:r w:rsidRPr="001F20D1">
        <w:t>.</w:t>
      </w:r>
      <w:r w:rsidR="00385808" w:rsidRPr="001F20D1">
        <w:t xml:space="preserve"> </w:t>
      </w:r>
      <w:r w:rsidRPr="001F20D1">
        <w:t>Если</w:t>
      </w:r>
      <w:r w:rsidR="00385808" w:rsidRPr="001F20D1">
        <w:t xml:space="preserve"> </w:t>
      </w:r>
      <w:r w:rsidRPr="001F20D1">
        <w:t>контроли</w:t>
      </w:r>
      <w:r w:rsidR="00385808" w:rsidRPr="001F20D1">
        <w:t xml:space="preserve"> </w:t>
      </w:r>
      <w:r w:rsidRPr="001F20D1">
        <w:t>не</w:t>
      </w:r>
      <w:r w:rsidR="00385808" w:rsidRPr="001F20D1">
        <w:t xml:space="preserve"> </w:t>
      </w:r>
      <w:r w:rsidRPr="001F20D1">
        <w:t>пройдены,</w:t>
      </w:r>
      <w:r w:rsidR="00385808" w:rsidRPr="001F20D1">
        <w:t xml:space="preserve"> </w:t>
      </w:r>
      <w:r w:rsidRPr="001F20D1">
        <w:t>то</w:t>
      </w:r>
      <w:r w:rsidR="00385808" w:rsidRPr="001F20D1">
        <w:t xml:space="preserve"> </w:t>
      </w:r>
      <w:r w:rsidRPr="001F20D1">
        <w:t>документ</w:t>
      </w:r>
      <w:r w:rsidR="00385808" w:rsidRPr="001F20D1">
        <w:t xml:space="preserve"> </w:t>
      </w:r>
      <w:r w:rsidRPr="001F20D1">
        <w:t>остается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статусе</w:t>
      </w:r>
      <w:r w:rsidR="00385808" w:rsidRPr="001F20D1">
        <w:t xml:space="preserve"> </w:t>
      </w:r>
      <w:r w:rsidR="002708F7" w:rsidRPr="001F20D1">
        <w:t>«</w:t>
      </w:r>
      <w:r w:rsidRPr="001F20D1">
        <w:t>Проект</w:t>
      </w:r>
      <w:r w:rsidR="002708F7" w:rsidRPr="001F20D1">
        <w:t>»</w:t>
      </w:r>
      <w:r w:rsidR="00385808" w:rsidRPr="001F20D1">
        <w:t xml:space="preserve"> </w:t>
      </w:r>
      <w:r w:rsidRPr="001F20D1">
        <w:t>и</w:t>
      </w:r>
      <w:r w:rsidR="00385808" w:rsidRPr="001F20D1">
        <w:t xml:space="preserve"> </w:t>
      </w:r>
      <w:r w:rsidRPr="001F20D1">
        <w:t>доступен</w:t>
      </w:r>
      <w:r w:rsidR="00385808" w:rsidRPr="001F20D1">
        <w:t xml:space="preserve"> </w:t>
      </w:r>
      <w:r w:rsidRPr="001F20D1">
        <w:t>для</w:t>
      </w:r>
      <w:r w:rsidR="00385808" w:rsidRPr="001F20D1">
        <w:t xml:space="preserve"> </w:t>
      </w:r>
      <w:r w:rsidRPr="001F20D1">
        <w:t>редактирования</w:t>
      </w:r>
      <w:r w:rsidR="00BA0C7F" w:rsidRPr="001F20D1">
        <w:t>.</w:t>
      </w:r>
    </w:p>
    <w:p w14:paraId="5EDB42C5" w14:textId="77DDD096" w:rsidR="00772138" w:rsidRPr="001F20D1" w:rsidRDefault="00772138" w:rsidP="00772138">
      <w:pPr>
        <w:pStyle w:val="GOSTNormal"/>
      </w:pPr>
      <w:r w:rsidRPr="001F20D1">
        <w:rPr>
          <w:rStyle w:val="GOSTSymBold"/>
        </w:rPr>
        <w:t>Шаг</w:t>
      </w:r>
      <w:r w:rsidR="00385808" w:rsidRPr="001F20D1">
        <w:rPr>
          <w:rStyle w:val="GOSTSymBold"/>
        </w:rPr>
        <w:t xml:space="preserve"> </w:t>
      </w:r>
      <w:r w:rsidRPr="001F20D1">
        <w:rPr>
          <w:rStyle w:val="GOSTSymBold"/>
        </w:rPr>
        <w:t>6.</w:t>
      </w:r>
      <w:r w:rsidR="00385808" w:rsidRPr="001F20D1">
        <w:t xml:space="preserve"> </w:t>
      </w:r>
      <w:r w:rsidR="00477748" w:rsidRPr="00477748">
        <w:t xml:space="preserve"> </w:t>
      </w:r>
      <w:r w:rsidR="00477748">
        <w:t>В системе доступна загрузка файла «</w:t>
      </w:r>
      <w:r w:rsidR="00477748" w:rsidRPr="001F20D1">
        <w:t>Информация об операциях, совершаемых по Счету в разрезе карт</w:t>
      </w:r>
      <w:r w:rsidR="00477748">
        <w:t xml:space="preserve">» в </w:t>
      </w:r>
      <w:r w:rsidR="00403A12">
        <w:t>соответствии с Требованиями к форматам файлов</w:t>
      </w:r>
      <w:commentRangeStart w:id="14"/>
      <w:r w:rsidR="00477748">
        <w:t>.</w:t>
      </w:r>
      <w:r w:rsidR="00477748" w:rsidRPr="001F20D1">
        <w:t xml:space="preserve"> </w:t>
      </w:r>
      <w:commentRangeEnd w:id="14"/>
      <w:r w:rsidR="00403A12">
        <w:rPr>
          <w:rStyle w:val="af0"/>
          <w:rFonts w:ascii="Calibri" w:eastAsia="Calibri" w:hAnsi="Calibri"/>
        </w:rPr>
        <w:commentReference w:id="14"/>
      </w:r>
      <w:r w:rsidR="00BF5037" w:rsidRPr="001F20D1">
        <w:t>О</w:t>
      </w:r>
      <w:r w:rsidRPr="001F20D1">
        <w:t>тветственный</w:t>
      </w:r>
      <w:r w:rsidR="00385808" w:rsidRPr="001F20D1">
        <w:t xml:space="preserve"> </w:t>
      </w:r>
      <w:r w:rsidRPr="001F20D1">
        <w:t>исполнитель</w:t>
      </w:r>
      <w:r w:rsidR="00385808" w:rsidRPr="001F20D1">
        <w:t xml:space="preserve"> </w:t>
      </w:r>
      <w:r w:rsidRPr="001F20D1">
        <w:t>ТОФК</w:t>
      </w:r>
      <w:r w:rsidR="00385808" w:rsidRPr="001F20D1">
        <w:t xml:space="preserve"> </w:t>
      </w:r>
      <w:r w:rsidRPr="001F20D1">
        <w:t>нажимает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Системе</w:t>
      </w:r>
      <w:r w:rsidR="00385808" w:rsidRPr="001F20D1">
        <w:t xml:space="preserve"> </w:t>
      </w:r>
      <w:r w:rsidRPr="001F20D1">
        <w:t>кнопку</w:t>
      </w:r>
      <w:r w:rsidR="00385808" w:rsidRPr="001F20D1">
        <w:t xml:space="preserve"> </w:t>
      </w:r>
      <w:r w:rsidR="002708F7" w:rsidRPr="001F20D1">
        <w:t>«</w:t>
      </w:r>
      <w:r w:rsidRPr="001F20D1">
        <w:t>Импорт</w:t>
      </w:r>
      <w:r w:rsidR="002708F7" w:rsidRPr="001F20D1">
        <w:t>»</w:t>
      </w:r>
      <w:r w:rsidR="00385808" w:rsidRPr="001F20D1">
        <w:t xml:space="preserve"> </w:t>
      </w:r>
      <w:r w:rsidRPr="001F20D1">
        <w:t>и</w:t>
      </w:r>
      <w:r w:rsidR="00385808" w:rsidRPr="001F20D1">
        <w:t xml:space="preserve"> </w:t>
      </w:r>
      <w:r w:rsidRPr="001F20D1">
        <w:t>выполняет</w:t>
      </w:r>
      <w:r w:rsidR="00385808" w:rsidRPr="001F20D1">
        <w:t xml:space="preserve"> </w:t>
      </w:r>
      <w:r w:rsidRPr="001F20D1">
        <w:t>загрузку</w:t>
      </w:r>
      <w:r w:rsidR="00385808" w:rsidRPr="001F20D1">
        <w:t xml:space="preserve"> </w:t>
      </w:r>
      <w:r w:rsidRPr="001F20D1">
        <w:t>структурированного</w:t>
      </w:r>
      <w:r w:rsidR="00385808" w:rsidRPr="001F20D1">
        <w:t xml:space="preserve"> </w:t>
      </w:r>
      <w:r w:rsidRPr="001F20D1">
        <w:t>файла</w:t>
      </w:r>
      <w:r w:rsidR="00385808" w:rsidRPr="001F20D1">
        <w:t xml:space="preserve"> </w:t>
      </w:r>
      <w:r w:rsidRPr="001F20D1">
        <w:t>из</w:t>
      </w:r>
      <w:r w:rsidR="00385808" w:rsidRPr="001F20D1">
        <w:t xml:space="preserve"> </w:t>
      </w:r>
      <w:r w:rsidRPr="001F20D1">
        <w:t>каталога</w:t>
      </w:r>
      <w:r w:rsidR="00385808" w:rsidRPr="001F20D1">
        <w:t xml:space="preserve"> </w:t>
      </w:r>
      <w:r w:rsidRPr="001F20D1">
        <w:t>обмена.</w:t>
      </w:r>
      <w:r w:rsidR="00385808" w:rsidRPr="001F20D1">
        <w:t xml:space="preserve"> </w:t>
      </w:r>
      <w:r w:rsidRPr="001F20D1">
        <w:t>Кнопка</w:t>
      </w:r>
      <w:r w:rsidR="00385808" w:rsidRPr="001F20D1">
        <w:t xml:space="preserve"> </w:t>
      </w:r>
      <w:r w:rsidR="002708F7" w:rsidRPr="001F20D1">
        <w:t>«</w:t>
      </w:r>
      <w:r w:rsidRPr="001F20D1">
        <w:t>Импорт</w:t>
      </w:r>
      <w:r w:rsidR="002708F7" w:rsidRPr="001F20D1">
        <w:t>»</w:t>
      </w:r>
      <w:r w:rsidR="00385808" w:rsidRPr="001F20D1">
        <w:t xml:space="preserve"> </w:t>
      </w:r>
      <w:r w:rsidRPr="001F20D1">
        <w:t>доступна</w:t>
      </w:r>
      <w:r w:rsidR="00385808" w:rsidRPr="001F20D1">
        <w:t xml:space="preserve"> </w:t>
      </w:r>
      <w:r w:rsidRPr="001F20D1">
        <w:t>для</w:t>
      </w:r>
      <w:r w:rsidR="00385808" w:rsidRPr="001F20D1">
        <w:t xml:space="preserve"> </w:t>
      </w:r>
      <w:r w:rsidRPr="001F20D1">
        <w:t>нажатия</w:t>
      </w:r>
      <w:r w:rsidR="00385808" w:rsidRPr="001F20D1">
        <w:t xml:space="preserve"> </w:t>
      </w:r>
      <w:r w:rsidRPr="001F20D1">
        <w:t>пользователям</w:t>
      </w:r>
      <w:r w:rsidR="00385808" w:rsidRPr="001F20D1">
        <w:t xml:space="preserve"> </w:t>
      </w:r>
      <w:r w:rsidRPr="001F20D1">
        <w:t>с</w:t>
      </w:r>
      <w:r w:rsidR="00385808" w:rsidRPr="001F20D1">
        <w:t xml:space="preserve"> </w:t>
      </w:r>
      <w:r w:rsidRPr="001F20D1">
        <w:t>полномочиями</w:t>
      </w:r>
      <w:r w:rsidR="00385808" w:rsidRPr="001F20D1">
        <w:t xml:space="preserve"> </w:t>
      </w:r>
      <w:r w:rsidRPr="001F20D1">
        <w:t>по</w:t>
      </w:r>
      <w:r w:rsidR="00385808" w:rsidRPr="001F20D1">
        <w:t xml:space="preserve"> </w:t>
      </w:r>
      <w:r w:rsidRPr="001F20D1">
        <w:t>формированию</w:t>
      </w:r>
      <w:r w:rsidR="00385808" w:rsidRPr="001F20D1">
        <w:t xml:space="preserve"> </w:t>
      </w:r>
      <w:r w:rsidRPr="001F20D1">
        <w:t>Информации.</w:t>
      </w:r>
    </w:p>
    <w:p w14:paraId="49731A2A" w14:textId="01414AE1" w:rsidR="00A0160F" w:rsidRPr="001F20D1" w:rsidRDefault="00A0160F" w:rsidP="00A0160F">
      <w:pPr>
        <w:pStyle w:val="GOSTFigure"/>
      </w:pPr>
      <w:r w:rsidRPr="001F20D1">
        <w:rPr>
          <w:noProof/>
        </w:rPr>
        <w:drawing>
          <wp:inline distT="0" distB="0" distL="0" distR="0" wp14:anchorId="40E24B1E" wp14:editId="3F04349D">
            <wp:extent cx="6115685" cy="22548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225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72434A" w14:textId="652B1AD2" w:rsidR="00772138" w:rsidRPr="001F20D1" w:rsidRDefault="00772138" w:rsidP="00772138">
      <w:pPr>
        <w:pStyle w:val="GOSTNormal"/>
      </w:pPr>
      <w:r w:rsidRPr="001F20D1">
        <w:rPr>
          <w:rStyle w:val="GOSTSymBold"/>
        </w:rPr>
        <w:t>Шаг</w:t>
      </w:r>
      <w:r w:rsidR="00385808" w:rsidRPr="001F20D1">
        <w:rPr>
          <w:rStyle w:val="GOSTSymBold"/>
        </w:rPr>
        <w:t xml:space="preserve"> </w:t>
      </w:r>
      <w:r w:rsidRPr="001F20D1">
        <w:rPr>
          <w:rStyle w:val="GOSTSymBold"/>
        </w:rPr>
        <w:t>8.</w:t>
      </w:r>
      <w:r w:rsidR="00385808" w:rsidRPr="001F20D1">
        <w:t xml:space="preserve"> </w:t>
      </w:r>
      <w:r w:rsidRPr="001F20D1">
        <w:t>После</w:t>
      </w:r>
      <w:r w:rsidR="00385808" w:rsidRPr="001F20D1">
        <w:t xml:space="preserve"> </w:t>
      </w:r>
      <w:r w:rsidRPr="001F20D1">
        <w:t>загрузки</w:t>
      </w:r>
      <w:r w:rsidR="00385808" w:rsidRPr="001F20D1">
        <w:t xml:space="preserve"> </w:t>
      </w:r>
      <w:r w:rsidRPr="001F20D1">
        <w:t>файла</w:t>
      </w:r>
      <w:r w:rsidR="00385808" w:rsidRPr="001F20D1">
        <w:t xml:space="preserve"> </w:t>
      </w:r>
      <w:r w:rsidRPr="001F20D1">
        <w:t>запускаются</w:t>
      </w:r>
      <w:r w:rsidR="00385808" w:rsidRPr="001F20D1">
        <w:t xml:space="preserve"> </w:t>
      </w:r>
      <w:r w:rsidRPr="001F20D1">
        <w:t>автоконтроли</w:t>
      </w:r>
      <w:r w:rsidR="00385808" w:rsidRPr="001F20D1">
        <w:t xml:space="preserve"> </w:t>
      </w:r>
      <w:r w:rsidRPr="001F20D1">
        <w:t>и</w:t>
      </w:r>
      <w:r w:rsidR="00385808" w:rsidRPr="001F20D1">
        <w:t xml:space="preserve"> </w:t>
      </w:r>
      <w:r w:rsidRPr="001F20D1">
        <w:t>Информация</w:t>
      </w:r>
      <w:r w:rsidR="00385808" w:rsidRPr="001F20D1">
        <w:t xml:space="preserve"> </w:t>
      </w:r>
      <w:r w:rsidRPr="001F20D1">
        <w:t>переходит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статус</w:t>
      </w:r>
      <w:r w:rsidR="00385808" w:rsidRPr="001F20D1">
        <w:t xml:space="preserve"> </w:t>
      </w:r>
      <w:r w:rsidR="002708F7" w:rsidRPr="001F20D1">
        <w:t>«</w:t>
      </w:r>
      <w:r w:rsidRPr="001F20D1">
        <w:t>Проверен</w:t>
      </w:r>
      <w:r w:rsidR="002708F7" w:rsidRPr="001F20D1">
        <w:t>»</w:t>
      </w:r>
      <w:r w:rsidRPr="001F20D1">
        <w:t>.</w:t>
      </w:r>
    </w:p>
    <w:p w14:paraId="1A8C5B35" w14:textId="7AE2A05B" w:rsidR="00772138" w:rsidRPr="001F20D1" w:rsidRDefault="00772138" w:rsidP="00772138">
      <w:pPr>
        <w:pStyle w:val="GOSTNormal"/>
      </w:pPr>
      <w:r w:rsidRPr="001F20D1">
        <w:rPr>
          <w:rStyle w:val="GOSTSymBold"/>
        </w:rPr>
        <w:lastRenderedPageBreak/>
        <w:t>Шаг</w:t>
      </w:r>
      <w:r w:rsidR="00385808" w:rsidRPr="001F20D1">
        <w:rPr>
          <w:rStyle w:val="GOSTSymBold"/>
        </w:rPr>
        <w:t xml:space="preserve"> </w:t>
      </w:r>
      <w:r w:rsidRPr="001F20D1">
        <w:rPr>
          <w:rStyle w:val="GOSTSymBold"/>
        </w:rPr>
        <w:t>9.</w:t>
      </w:r>
      <w:r w:rsidR="00385808" w:rsidRPr="001F20D1">
        <w:t xml:space="preserve"> </w:t>
      </w:r>
      <w:r w:rsidRPr="001F20D1">
        <w:t>Если</w:t>
      </w:r>
      <w:r w:rsidR="00385808" w:rsidRPr="001F20D1">
        <w:t xml:space="preserve"> </w:t>
      </w:r>
      <w:r w:rsidRPr="001F20D1">
        <w:t>выписка</w:t>
      </w:r>
      <w:r w:rsidR="00385808" w:rsidRPr="001F20D1">
        <w:t xml:space="preserve"> </w:t>
      </w:r>
      <w:r w:rsidRPr="001F20D1">
        <w:t>по</w:t>
      </w:r>
      <w:r w:rsidR="00385808" w:rsidRPr="001F20D1">
        <w:t xml:space="preserve"> </w:t>
      </w:r>
      <w:r w:rsidRPr="001F20D1">
        <w:t>счету</w:t>
      </w:r>
      <w:r w:rsidR="00385808" w:rsidRPr="001F20D1">
        <w:t xml:space="preserve"> </w:t>
      </w:r>
      <w:r w:rsidRPr="001F20D1">
        <w:t>40116</w:t>
      </w:r>
      <w:r w:rsidR="00385808" w:rsidRPr="001F20D1">
        <w:t xml:space="preserve"> </w:t>
      </w:r>
      <w:r w:rsidRPr="001F20D1">
        <w:t>по</w:t>
      </w:r>
      <w:r w:rsidR="00385808" w:rsidRPr="001F20D1">
        <w:t xml:space="preserve"> </w:t>
      </w:r>
      <w:r w:rsidRPr="001F20D1">
        <w:t>картам</w:t>
      </w:r>
      <w:r w:rsidR="00385808" w:rsidRPr="001F20D1">
        <w:t xml:space="preserve"> </w:t>
      </w:r>
      <w:r w:rsidRPr="001F20D1">
        <w:t>была</w:t>
      </w:r>
      <w:r w:rsidR="00385808" w:rsidRPr="001F20D1">
        <w:t xml:space="preserve"> </w:t>
      </w:r>
      <w:r w:rsidRPr="001F20D1">
        <w:t>загружена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Систему,</w:t>
      </w:r>
      <w:r w:rsidR="00385808" w:rsidRPr="001F20D1">
        <w:t xml:space="preserve"> </w:t>
      </w:r>
      <w:r w:rsidRPr="001F20D1">
        <w:t>то</w:t>
      </w:r>
      <w:r w:rsidR="00385808" w:rsidRPr="001F20D1">
        <w:t xml:space="preserve"> </w:t>
      </w:r>
      <w:r w:rsidRPr="001F20D1">
        <w:t>автоматически</w:t>
      </w:r>
      <w:r w:rsidR="00385808" w:rsidRPr="001F20D1">
        <w:t xml:space="preserve"> </w:t>
      </w:r>
      <w:r w:rsidRPr="001F20D1">
        <w:t>запускается</w:t>
      </w:r>
      <w:r w:rsidR="00385808" w:rsidRPr="001F20D1">
        <w:t xml:space="preserve"> </w:t>
      </w:r>
      <w:r w:rsidRPr="001F20D1">
        <w:t>процедура</w:t>
      </w:r>
      <w:r w:rsidR="00385808" w:rsidRPr="001F20D1">
        <w:t xml:space="preserve"> </w:t>
      </w:r>
      <w:r w:rsidRPr="001F20D1">
        <w:t>выверки</w:t>
      </w:r>
      <w:r w:rsidR="00385808" w:rsidRPr="001F20D1">
        <w:t xml:space="preserve"> </w:t>
      </w:r>
      <w:r w:rsidRPr="001F20D1">
        <w:t>строк</w:t>
      </w:r>
      <w:r w:rsidR="00385808" w:rsidRPr="001F20D1">
        <w:t xml:space="preserve"> </w:t>
      </w:r>
      <w:r w:rsidRPr="001F20D1">
        <w:t>Информации</w:t>
      </w:r>
      <w:r w:rsidR="00385808" w:rsidRPr="001F20D1">
        <w:t xml:space="preserve"> </w:t>
      </w:r>
      <w:r w:rsidRPr="001F20D1">
        <w:t>со</w:t>
      </w:r>
      <w:r w:rsidR="00385808" w:rsidRPr="001F20D1">
        <w:t xml:space="preserve"> </w:t>
      </w:r>
      <w:r w:rsidRPr="001F20D1">
        <w:t>строками</w:t>
      </w:r>
      <w:r w:rsidR="00385808" w:rsidRPr="001F20D1">
        <w:t xml:space="preserve"> </w:t>
      </w:r>
      <w:r w:rsidRPr="001F20D1">
        <w:t>выписки</w:t>
      </w:r>
      <w:r w:rsidR="00385808" w:rsidRPr="001F20D1">
        <w:t xml:space="preserve"> </w:t>
      </w:r>
      <w:r w:rsidRPr="001F20D1">
        <w:t>банка</w:t>
      </w:r>
      <w:r w:rsidR="00385808" w:rsidRPr="001F20D1">
        <w:t xml:space="preserve"> </w:t>
      </w:r>
      <w:r w:rsidRPr="001F20D1">
        <w:t>по</w:t>
      </w:r>
      <w:r w:rsidR="00385808" w:rsidRPr="001F20D1">
        <w:t xml:space="preserve"> </w:t>
      </w:r>
      <w:r w:rsidRPr="001F20D1">
        <w:t>счету</w:t>
      </w:r>
      <w:r w:rsidR="00385808" w:rsidRPr="001F20D1">
        <w:t xml:space="preserve"> </w:t>
      </w:r>
      <w:r w:rsidRPr="001F20D1">
        <w:t>40116.</w:t>
      </w:r>
      <w:r w:rsidR="00385808" w:rsidRPr="001F20D1">
        <w:t xml:space="preserve"> </w:t>
      </w:r>
      <w:r w:rsidRPr="001F20D1">
        <w:t>Если</w:t>
      </w:r>
      <w:r w:rsidR="00385808" w:rsidRPr="001F20D1">
        <w:t xml:space="preserve"> </w:t>
      </w:r>
      <w:r w:rsidRPr="001F20D1">
        <w:t>все</w:t>
      </w:r>
      <w:r w:rsidR="00385808" w:rsidRPr="001F20D1">
        <w:t xml:space="preserve"> </w:t>
      </w:r>
      <w:r w:rsidRPr="001F20D1">
        <w:t>строки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Информации</w:t>
      </w:r>
      <w:r w:rsidR="00385808" w:rsidRPr="001F20D1">
        <w:t xml:space="preserve"> </w:t>
      </w:r>
      <w:r w:rsidRPr="001F20D1">
        <w:t>выверены,</w:t>
      </w:r>
      <w:r w:rsidR="00385808" w:rsidRPr="001F20D1">
        <w:t xml:space="preserve"> </w:t>
      </w:r>
      <w:r w:rsidRPr="001F20D1">
        <w:t>то</w:t>
      </w:r>
      <w:r w:rsidR="00385808" w:rsidRPr="001F20D1">
        <w:t xml:space="preserve"> </w:t>
      </w:r>
      <w:r w:rsidRPr="001F20D1">
        <w:t>документ</w:t>
      </w:r>
      <w:r w:rsidR="00385808" w:rsidRPr="001F20D1">
        <w:t xml:space="preserve"> </w:t>
      </w:r>
      <w:r w:rsidRPr="001F20D1">
        <w:t>переходит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статус</w:t>
      </w:r>
      <w:r w:rsidR="00385808" w:rsidRPr="001F20D1">
        <w:t xml:space="preserve"> </w:t>
      </w:r>
      <w:r w:rsidR="002708F7" w:rsidRPr="001F20D1">
        <w:t>«</w:t>
      </w:r>
      <w:r w:rsidRPr="001F20D1">
        <w:t>Обработан</w:t>
      </w:r>
      <w:r w:rsidR="002708F7" w:rsidRPr="001F20D1">
        <w:t>»</w:t>
      </w:r>
      <w:r w:rsidRPr="001F20D1">
        <w:t>,</w:t>
      </w:r>
      <w:r w:rsidR="00385808" w:rsidRPr="001F20D1">
        <w:t xml:space="preserve"> </w:t>
      </w:r>
      <w:r w:rsidRPr="001F20D1">
        <w:t>фонарь</w:t>
      </w:r>
      <w:r w:rsidR="00385808" w:rsidRPr="001F20D1">
        <w:t xml:space="preserve"> </w:t>
      </w:r>
      <w:r w:rsidRPr="001F20D1">
        <w:t>на</w:t>
      </w:r>
      <w:r w:rsidR="00385808" w:rsidRPr="001F20D1">
        <w:t xml:space="preserve"> </w:t>
      </w:r>
      <w:r w:rsidRPr="001F20D1">
        <w:t>списковой</w:t>
      </w:r>
      <w:r w:rsidR="00385808" w:rsidRPr="001F20D1">
        <w:t xml:space="preserve"> </w:t>
      </w:r>
      <w:r w:rsidRPr="001F20D1">
        <w:t>форме</w:t>
      </w:r>
      <w:r w:rsidR="00385808" w:rsidRPr="001F20D1">
        <w:t xml:space="preserve"> </w:t>
      </w:r>
      <w:r w:rsidRPr="001F20D1">
        <w:t>загорается</w:t>
      </w:r>
      <w:r w:rsidR="00385808" w:rsidRPr="001F20D1">
        <w:t xml:space="preserve"> </w:t>
      </w:r>
      <w:r w:rsidRPr="001F20D1">
        <w:t>зеленым</w:t>
      </w:r>
      <w:r w:rsidR="00385808" w:rsidRPr="001F20D1">
        <w:t xml:space="preserve"> </w:t>
      </w:r>
      <w:r w:rsidRPr="001F20D1">
        <w:t>цветом.</w:t>
      </w:r>
      <w:r w:rsidR="00385808" w:rsidRPr="001F20D1">
        <w:t xml:space="preserve"> </w:t>
      </w:r>
      <w:r w:rsidRPr="001F20D1">
        <w:t>Если</w:t>
      </w:r>
      <w:r w:rsidR="00385808" w:rsidRPr="001F20D1">
        <w:t xml:space="preserve"> </w:t>
      </w:r>
      <w:r w:rsidRPr="001F20D1">
        <w:t>выверены</w:t>
      </w:r>
      <w:r w:rsidR="00385808" w:rsidRPr="001F20D1">
        <w:t xml:space="preserve"> </w:t>
      </w:r>
      <w:r w:rsidRPr="001F20D1">
        <w:t>не</w:t>
      </w:r>
      <w:r w:rsidR="00385808" w:rsidRPr="001F20D1">
        <w:t xml:space="preserve"> </w:t>
      </w:r>
      <w:r w:rsidRPr="001F20D1">
        <w:t>все</w:t>
      </w:r>
      <w:r w:rsidR="00385808" w:rsidRPr="001F20D1">
        <w:t xml:space="preserve"> </w:t>
      </w:r>
      <w:r w:rsidRPr="001F20D1">
        <w:t>строки</w:t>
      </w:r>
      <w:r w:rsidR="00385808" w:rsidRPr="001F20D1">
        <w:t xml:space="preserve"> </w:t>
      </w:r>
      <w:r w:rsidRPr="001F20D1">
        <w:t>Информации,</w:t>
      </w:r>
      <w:r w:rsidR="00385808" w:rsidRPr="001F20D1">
        <w:t xml:space="preserve"> </w:t>
      </w:r>
      <w:r w:rsidRPr="001F20D1">
        <w:t>то</w:t>
      </w:r>
      <w:r w:rsidR="00385808" w:rsidRPr="001F20D1">
        <w:t xml:space="preserve"> </w:t>
      </w:r>
      <w:r w:rsidRPr="001F20D1">
        <w:t>документ</w:t>
      </w:r>
      <w:r w:rsidR="00385808" w:rsidRPr="001F20D1">
        <w:t xml:space="preserve"> </w:t>
      </w:r>
      <w:r w:rsidRPr="001F20D1">
        <w:t>переходит</w:t>
      </w:r>
      <w:r w:rsidR="00385808" w:rsidRPr="001F20D1">
        <w:t xml:space="preserve"> </w:t>
      </w:r>
      <w:r w:rsidRPr="001F20D1">
        <w:t>на</w:t>
      </w:r>
      <w:r w:rsidR="00385808" w:rsidRPr="001F20D1">
        <w:t xml:space="preserve"> </w:t>
      </w:r>
      <w:r w:rsidRPr="001F20D1">
        <w:t>статус</w:t>
      </w:r>
      <w:r w:rsidR="00385808" w:rsidRPr="001F20D1">
        <w:t xml:space="preserve"> </w:t>
      </w:r>
      <w:r w:rsidR="002708F7" w:rsidRPr="001F20D1">
        <w:t>«</w:t>
      </w:r>
      <w:r w:rsidRPr="001F20D1">
        <w:t>Обработан</w:t>
      </w:r>
      <w:r w:rsidR="00385808" w:rsidRPr="001F20D1">
        <w:t xml:space="preserve"> </w:t>
      </w:r>
      <w:r w:rsidRPr="001F20D1">
        <w:t>частично</w:t>
      </w:r>
      <w:r w:rsidR="002708F7" w:rsidRPr="001F20D1">
        <w:t>»</w:t>
      </w:r>
      <w:r w:rsidRPr="001F20D1">
        <w:t>,</w:t>
      </w:r>
      <w:r w:rsidR="00385808" w:rsidRPr="001F20D1">
        <w:t xml:space="preserve"> </w:t>
      </w:r>
      <w:r w:rsidRPr="001F20D1">
        <w:t>фонарь</w:t>
      </w:r>
      <w:r w:rsidR="00385808" w:rsidRPr="001F20D1">
        <w:t xml:space="preserve"> </w:t>
      </w:r>
      <w:r w:rsidRPr="001F20D1">
        <w:t>на</w:t>
      </w:r>
      <w:r w:rsidR="00385808" w:rsidRPr="001F20D1">
        <w:t xml:space="preserve"> </w:t>
      </w:r>
      <w:r w:rsidRPr="001F20D1">
        <w:t>списковой</w:t>
      </w:r>
      <w:r w:rsidR="00385808" w:rsidRPr="001F20D1">
        <w:t xml:space="preserve"> </w:t>
      </w:r>
      <w:r w:rsidRPr="001F20D1">
        <w:t>форме</w:t>
      </w:r>
      <w:r w:rsidR="00385808" w:rsidRPr="001F20D1">
        <w:t xml:space="preserve"> </w:t>
      </w:r>
      <w:r w:rsidRPr="001F20D1">
        <w:t>загорается</w:t>
      </w:r>
      <w:r w:rsidR="00385808" w:rsidRPr="001F20D1">
        <w:t xml:space="preserve"> </w:t>
      </w:r>
      <w:r w:rsidRPr="001F20D1">
        <w:t>желтым</w:t>
      </w:r>
      <w:r w:rsidR="00385808" w:rsidRPr="001F20D1">
        <w:t xml:space="preserve"> </w:t>
      </w:r>
      <w:r w:rsidRPr="001F20D1">
        <w:t>цветом.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процессе</w:t>
      </w:r>
      <w:r w:rsidR="00385808" w:rsidRPr="001F20D1">
        <w:t xml:space="preserve"> </w:t>
      </w:r>
      <w:r w:rsidRPr="001F20D1">
        <w:t>выполнения</w:t>
      </w:r>
      <w:r w:rsidR="00385808" w:rsidRPr="001F20D1">
        <w:t xml:space="preserve"> </w:t>
      </w:r>
      <w:r w:rsidRPr="001F20D1">
        <w:t>операции</w:t>
      </w:r>
      <w:r w:rsidR="00385808" w:rsidRPr="001F20D1">
        <w:t xml:space="preserve"> </w:t>
      </w:r>
      <w:r w:rsidRPr="001F20D1">
        <w:t>выверки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строках</w:t>
      </w:r>
      <w:r w:rsidR="00385808" w:rsidRPr="001F20D1">
        <w:t xml:space="preserve"> </w:t>
      </w:r>
      <w:r w:rsidRPr="001F20D1">
        <w:t>документа</w:t>
      </w:r>
      <w:r w:rsidR="00385808" w:rsidRPr="001F20D1">
        <w:t xml:space="preserve"> </w:t>
      </w:r>
      <w:r w:rsidRPr="001F20D1">
        <w:t>устанавливается</w:t>
      </w:r>
      <w:r w:rsidR="00385808" w:rsidRPr="001F20D1">
        <w:t xml:space="preserve"> </w:t>
      </w:r>
      <w:r w:rsidRPr="001F20D1">
        <w:t>признак</w:t>
      </w:r>
      <w:r w:rsidR="00385808" w:rsidRPr="001F20D1">
        <w:t xml:space="preserve"> </w:t>
      </w:r>
      <w:r w:rsidRPr="001F20D1">
        <w:t>выверки/невыверки</w:t>
      </w:r>
      <w:r w:rsidR="00385808" w:rsidRPr="001F20D1">
        <w:t xml:space="preserve"> </w:t>
      </w:r>
      <w:r w:rsidRPr="001F20D1">
        <w:t>строк.</w:t>
      </w:r>
    </w:p>
    <w:p w14:paraId="1593B442" w14:textId="5D58945D" w:rsidR="00772138" w:rsidRPr="001F20D1" w:rsidRDefault="00772138" w:rsidP="00772138">
      <w:pPr>
        <w:pStyle w:val="GOSTNormal"/>
      </w:pPr>
      <w:r w:rsidRPr="001F20D1">
        <w:rPr>
          <w:rStyle w:val="GOSTSymBold"/>
        </w:rPr>
        <w:t>Шаг</w:t>
      </w:r>
      <w:r w:rsidR="00385808" w:rsidRPr="001F20D1">
        <w:rPr>
          <w:rStyle w:val="GOSTSymBold"/>
        </w:rPr>
        <w:t xml:space="preserve"> </w:t>
      </w:r>
      <w:r w:rsidRPr="001F20D1">
        <w:rPr>
          <w:rStyle w:val="GOSTSymBold"/>
        </w:rPr>
        <w:t>10.</w:t>
      </w:r>
      <w:r w:rsidR="00385808" w:rsidRPr="001F20D1">
        <w:t xml:space="preserve"> </w:t>
      </w:r>
      <w:r w:rsidRPr="001F20D1">
        <w:t>После</w:t>
      </w:r>
      <w:r w:rsidR="00385808" w:rsidRPr="001F20D1">
        <w:t xml:space="preserve"> </w:t>
      </w:r>
      <w:r w:rsidRPr="001F20D1">
        <w:t>загрузки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Систему</w:t>
      </w:r>
      <w:r w:rsidR="00385808" w:rsidRPr="001F20D1">
        <w:t xml:space="preserve"> </w:t>
      </w:r>
      <w:r w:rsidRPr="001F20D1">
        <w:t>выписки</w:t>
      </w:r>
      <w:r w:rsidR="00385808" w:rsidRPr="001F20D1">
        <w:t xml:space="preserve"> </w:t>
      </w:r>
      <w:r w:rsidRPr="001F20D1">
        <w:t>по</w:t>
      </w:r>
      <w:r w:rsidR="00385808" w:rsidRPr="001F20D1">
        <w:t xml:space="preserve"> </w:t>
      </w:r>
      <w:r w:rsidRPr="001F20D1">
        <w:t>счету</w:t>
      </w:r>
      <w:r w:rsidR="00385808" w:rsidRPr="001F20D1">
        <w:t xml:space="preserve"> </w:t>
      </w:r>
      <w:r w:rsidRPr="001F20D1">
        <w:t>40116</w:t>
      </w:r>
      <w:r w:rsidR="00385808" w:rsidRPr="001F20D1">
        <w:t xml:space="preserve"> </w:t>
      </w:r>
      <w:r w:rsidRPr="001F20D1">
        <w:t>по</w:t>
      </w:r>
      <w:r w:rsidR="00385808" w:rsidRPr="001F20D1">
        <w:t xml:space="preserve"> </w:t>
      </w:r>
      <w:r w:rsidRPr="001F20D1">
        <w:t>картам</w:t>
      </w:r>
      <w:r w:rsidR="00385808" w:rsidRPr="001F20D1">
        <w:t xml:space="preserve"> </w:t>
      </w:r>
      <w:r w:rsidRPr="001F20D1">
        <w:t>ответственный</w:t>
      </w:r>
      <w:r w:rsidR="00385808" w:rsidRPr="001F20D1">
        <w:t xml:space="preserve"> </w:t>
      </w:r>
      <w:r w:rsidRPr="001F20D1">
        <w:t>исполнитель</w:t>
      </w:r>
      <w:r w:rsidR="00385808" w:rsidRPr="001F20D1">
        <w:t xml:space="preserve"> </w:t>
      </w:r>
      <w:r w:rsidRPr="001F20D1">
        <w:t>ТОФК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rPr>
          <w:color w:val="000000" w:themeColor="text1"/>
        </w:rPr>
        <w:t>ЛК</w:t>
      </w:r>
      <w:r w:rsidR="00385808" w:rsidRPr="001F20D1">
        <w:t xml:space="preserve"> </w:t>
      </w:r>
      <w:r w:rsidRPr="001F20D1">
        <w:t>ТОФК</w:t>
      </w:r>
      <w:r w:rsidR="00385808" w:rsidRPr="001F20D1">
        <w:t xml:space="preserve"> </w:t>
      </w:r>
      <w:r w:rsidRPr="001F20D1">
        <w:t>может</w:t>
      </w:r>
      <w:r w:rsidR="00385808" w:rsidRPr="001F20D1">
        <w:t xml:space="preserve"> </w:t>
      </w:r>
      <w:r w:rsidRPr="001F20D1">
        <w:t>запустить</w:t>
      </w:r>
      <w:r w:rsidR="00385808" w:rsidRPr="001F20D1">
        <w:t xml:space="preserve"> </w:t>
      </w:r>
      <w:commentRangeStart w:id="15"/>
      <w:r w:rsidRPr="001F20D1">
        <w:t>процедуру</w:t>
      </w:r>
      <w:r w:rsidR="00385808" w:rsidRPr="001F20D1">
        <w:t xml:space="preserve"> </w:t>
      </w:r>
      <w:r w:rsidR="00BF5037" w:rsidRPr="001F20D1">
        <w:t xml:space="preserve">выверки </w:t>
      </w:r>
      <w:r w:rsidRPr="001F20D1">
        <w:t>строк</w:t>
      </w:r>
      <w:commentRangeEnd w:id="15"/>
      <w:r w:rsidR="003620C9" w:rsidRPr="001F20D1">
        <w:rPr>
          <w:rStyle w:val="af0"/>
          <w:rFonts w:ascii="Calibri" w:eastAsia="Calibri" w:hAnsi="Calibri"/>
        </w:rPr>
        <w:commentReference w:id="15"/>
      </w:r>
      <w:r w:rsidR="00385808" w:rsidRPr="001F20D1">
        <w:t xml:space="preserve"> </w:t>
      </w:r>
      <w:r w:rsidRPr="001F20D1">
        <w:t>Информации</w:t>
      </w:r>
      <w:r w:rsidR="00385808" w:rsidRPr="001F20D1">
        <w:t xml:space="preserve"> </w:t>
      </w:r>
      <w:r w:rsidRPr="001F20D1">
        <w:t>со</w:t>
      </w:r>
      <w:r w:rsidR="00385808" w:rsidRPr="001F20D1">
        <w:t xml:space="preserve"> </w:t>
      </w:r>
      <w:r w:rsidRPr="001F20D1">
        <w:t>строками</w:t>
      </w:r>
      <w:r w:rsidR="00385808" w:rsidRPr="001F20D1">
        <w:t xml:space="preserve"> </w:t>
      </w:r>
      <w:r w:rsidRPr="001F20D1">
        <w:t>выписки</w:t>
      </w:r>
      <w:r w:rsidR="00385808" w:rsidRPr="001F20D1">
        <w:t xml:space="preserve"> </w:t>
      </w:r>
      <w:r w:rsidRPr="001F20D1">
        <w:t>банка</w:t>
      </w:r>
      <w:r w:rsidR="00385808" w:rsidRPr="001F20D1">
        <w:t xml:space="preserve"> </w:t>
      </w:r>
      <w:r w:rsidRPr="001F20D1">
        <w:t>по</w:t>
      </w:r>
      <w:r w:rsidR="00385808" w:rsidRPr="001F20D1">
        <w:t xml:space="preserve"> </w:t>
      </w:r>
      <w:r w:rsidRPr="001F20D1">
        <w:t>счету</w:t>
      </w:r>
      <w:r w:rsidR="00385808" w:rsidRPr="001F20D1">
        <w:t xml:space="preserve"> </w:t>
      </w:r>
      <w:r w:rsidRPr="001F20D1">
        <w:t>40116</w:t>
      </w:r>
      <w:r w:rsidR="00385808" w:rsidRPr="001F20D1">
        <w:t xml:space="preserve"> </w:t>
      </w:r>
      <w:r w:rsidRPr="001F20D1">
        <w:t>посредством</w:t>
      </w:r>
      <w:r w:rsidR="00385808" w:rsidRPr="001F20D1">
        <w:t xml:space="preserve"> </w:t>
      </w:r>
      <w:r w:rsidRPr="001F20D1">
        <w:t>нажатия</w:t>
      </w:r>
      <w:r w:rsidR="00385808" w:rsidRPr="001F20D1">
        <w:t xml:space="preserve"> </w:t>
      </w:r>
      <w:r w:rsidRPr="001F20D1">
        <w:t>на</w:t>
      </w:r>
      <w:r w:rsidR="00385808" w:rsidRPr="001F20D1">
        <w:t xml:space="preserve"> </w:t>
      </w:r>
      <w:r w:rsidRPr="001F20D1">
        <w:t>кнопку</w:t>
      </w:r>
      <w:r w:rsidR="00385808" w:rsidRPr="001F20D1">
        <w:t xml:space="preserve"> </w:t>
      </w:r>
      <w:r w:rsidR="002708F7" w:rsidRPr="001F20D1">
        <w:t>«</w:t>
      </w:r>
      <w:r w:rsidRPr="001F20D1">
        <w:t>Выверить</w:t>
      </w:r>
      <w:r w:rsidR="002708F7" w:rsidRPr="001F20D1">
        <w:t>»</w:t>
      </w:r>
      <w:r w:rsidRPr="001F20D1">
        <w:t>.</w:t>
      </w:r>
      <w:r w:rsidR="00385808" w:rsidRPr="001F20D1">
        <w:t xml:space="preserve"> </w:t>
      </w:r>
      <w:r w:rsidRPr="001F20D1">
        <w:t>Если</w:t>
      </w:r>
      <w:r w:rsidR="00385808" w:rsidRPr="001F20D1">
        <w:t xml:space="preserve"> </w:t>
      </w:r>
      <w:r w:rsidRPr="001F20D1">
        <w:t>все</w:t>
      </w:r>
      <w:r w:rsidR="00385808" w:rsidRPr="001F20D1">
        <w:t xml:space="preserve"> </w:t>
      </w:r>
      <w:r w:rsidRPr="001F20D1">
        <w:t>строки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Информации</w:t>
      </w:r>
      <w:r w:rsidR="00385808" w:rsidRPr="001F20D1">
        <w:t xml:space="preserve"> </w:t>
      </w:r>
      <w:r w:rsidRPr="001F20D1">
        <w:t>выверены,</w:t>
      </w:r>
      <w:r w:rsidR="00385808" w:rsidRPr="001F20D1">
        <w:t xml:space="preserve"> </w:t>
      </w:r>
      <w:r w:rsidRPr="001F20D1">
        <w:t>то</w:t>
      </w:r>
      <w:r w:rsidR="00385808" w:rsidRPr="001F20D1">
        <w:t xml:space="preserve"> </w:t>
      </w:r>
      <w:r w:rsidRPr="001F20D1">
        <w:t>документ</w:t>
      </w:r>
      <w:r w:rsidR="00385808" w:rsidRPr="001F20D1">
        <w:t xml:space="preserve"> </w:t>
      </w:r>
      <w:r w:rsidRPr="001F20D1">
        <w:t>переходит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статус</w:t>
      </w:r>
      <w:r w:rsidR="00385808" w:rsidRPr="001F20D1">
        <w:t xml:space="preserve"> </w:t>
      </w:r>
      <w:r w:rsidR="002708F7" w:rsidRPr="001F20D1">
        <w:t>«</w:t>
      </w:r>
      <w:r w:rsidRPr="001F20D1">
        <w:t>Обработан</w:t>
      </w:r>
      <w:r w:rsidR="002708F7" w:rsidRPr="001F20D1">
        <w:t>»</w:t>
      </w:r>
      <w:r w:rsidRPr="001F20D1">
        <w:t>,</w:t>
      </w:r>
      <w:r w:rsidR="00385808" w:rsidRPr="001F20D1">
        <w:t xml:space="preserve"> </w:t>
      </w:r>
      <w:r w:rsidRPr="001F20D1">
        <w:t>фонарь</w:t>
      </w:r>
      <w:r w:rsidR="00385808" w:rsidRPr="001F20D1">
        <w:t xml:space="preserve"> </w:t>
      </w:r>
      <w:r w:rsidRPr="001F20D1">
        <w:t>на</w:t>
      </w:r>
      <w:r w:rsidR="00385808" w:rsidRPr="001F20D1">
        <w:t xml:space="preserve"> </w:t>
      </w:r>
      <w:r w:rsidRPr="001F20D1">
        <w:t>списковой</w:t>
      </w:r>
      <w:r w:rsidR="00385808" w:rsidRPr="001F20D1">
        <w:t xml:space="preserve"> </w:t>
      </w:r>
      <w:r w:rsidRPr="001F20D1">
        <w:t>форме</w:t>
      </w:r>
      <w:r w:rsidR="00385808" w:rsidRPr="001F20D1">
        <w:t xml:space="preserve"> </w:t>
      </w:r>
      <w:r w:rsidRPr="001F20D1">
        <w:t>загорается</w:t>
      </w:r>
      <w:r w:rsidR="00385808" w:rsidRPr="001F20D1">
        <w:t xml:space="preserve"> </w:t>
      </w:r>
      <w:r w:rsidRPr="001F20D1">
        <w:t>зеленым</w:t>
      </w:r>
      <w:r w:rsidR="00385808" w:rsidRPr="001F20D1">
        <w:t xml:space="preserve"> </w:t>
      </w:r>
      <w:r w:rsidRPr="001F20D1">
        <w:t>цветом.</w:t>
      </w:r>
      <w:r w:rsidR="00385808" w:rsidRPr="001F20D1">
        <w:t xml:space="preserve"> </w:t>
      </w:r>
      <w:r w:rsidRPr="001F20D1">
        <w:t>Если</w:t>
      </w:r>
      <w:r w:rsidR="00385808" w:rsidRPr="001F20D1">
        <w:t xml:space="preserve"> </w:t>
      </w:r>
      <w:r w:rsidRPr="001F20D1">
        <w:t>выверены</w:t>
      </w:r>
      <w:r w:rsidR="00385808" w:rsidRPr="001F20D1">
        <w:t xml:space="preserve"> </w:t>
      </w:r>
      <w:r w:rsidRPr="001F20D1">
        <w:t>не</w:t>
      </w:r>
      <w:r w:rsidR="00385808" w:rsidRPr="001F20D1">
        <w:t xml:space="preserve"> </w:t>
      </w:r>
      <w:r w:rsidRPr="001F20D1">
        <w:t>все</w:t>
      </w:r>
      <w:r w:rsidR="00385808" w:rsidRPr="001F20D1">
        <w:t xml:space="preserve"> </w:t>
      </w:r>
      <w:r w:rsidRPr="001F20D1">
        <w:t>строки</w:t>
      </w:r>
      <w:r w:rsidR="00385808" w:rsidRPr="001F20D1">
        <w:t xml:space="preserve"> </w:t>
      </w:r>
      <w:r w:rsidRPr="001F20D1">
        <w:t>Информации,</w:t>
      </w:r>
      <w:r w:rsidR="00385808" w:rsidRPr="001F20D1">
        <w:t xml:space="preserve"> </w:t>
      </w:r>
      <w:r w:rsidRPr="001F20D1">
        <w:t>то</w:t>
      </w:r>
      <w:r w:rsidR="00385808" w:rsidRPr="001F20D1">
        <w:t xml:space="preserve"> </w:t>
      </w:r>
      <w:r w:rsidRPr="001F20D1">
        <w:t>документ</w:t>
      </w:r>
      <w:r w:rsidR="00385808" w:rsidRPr="001F20D1">
        <w:t xml:space="preserve"> </w:t>
      </w:r>
      <w:r w:rsidRPr="001F20D1">
        <w:t>переходит</w:t>
      </w:r>
      <w:r w:rsidR="00385808" w:rsidRPr="001F20D1">
        <w:t xml:space="preserve"> </w:t>
      </w:r>
      <w:r w:rsidRPr="001F20D1">
        <w:t>на</w:t>
      </w:r>
      <w:r w:rsidR="00385808" w:rsidRPr="001F20D1">
        <w:t xml:space="preserve"> </w:t>
      </w:r>
      <w:r w:rsidRPr="001F20D1">
        <w:t>статус</w:t>
      </w:r>
      <w:r w:rsidR="00385808" w:rsidRPr="001F20D1">
        <w:t xml:space="preserve"> </w:t>
      </w:r>
      <w:r w:rsidR="002708F7" w:rsidRPr="001F20D1">
        <w:t>«</w:t>
      </w:r>
      <w:r w:rsidRPr="001F20D1">
        <w:t>Обработан</w:t>
      </w:r>
      <w:r w:rsidR="00385808" w:rsidRPr="001F20D1">
        <w:t xml:space="preserve"> </w:t>
      </w:r>
      <w:r w:rsidRPr="001F20D1">
        <w:t>частично</w:t>
      </w:r>
      <w:r w:rsidR="002708F7" w:rsidRPr="001F20D1">
        <w:t>»</w:t>
      </w:r>
      <w:r w:rsidRPr="001F20D1">
        <w:t>,</w:t>
      </w:r>
      <w:r w:rsidR="00385808" w:rsidRPr="001F20D1">
        <w:t xml:space="preserve"> </w:t>
      </w:r>
      <w:r w:rsidRPr="001F20D1">
        <w:t>фонарь</w:t>
      </w:r>
      <w:r w:rsidR="00385808" w:rsidRPr="001F20D1">
        <w:t xml:space="preserve"> </w:t>
      </w:r>
      <w:r w:rsidRPr="001F20D1">
        <w:t>на</w:t>
      </w:r>
      <w:r w:rsidR="00385808" w:rsidRPr="001F20D1">
        <w:t xml:space="preserve"> </w:t>
      </w:r>
      <w:r w:rsidRPr="001F20D1">
        <w:t>списковой</w:t>
      </w:r>
      <w:r w:rsidR="00385808" w:rsidRPr="001F20D1">
        <w:t xml:space="preserve"> </w:t>
      </w:r>
      <w:r w:rsidRPr="001F20D1">
        <w:t>форме</w:t>
      </w:r>
      <w:r w:rsidR="00385808" w:rsidRPr="001F20D1">
        <w:t xml:space="preserve"> </w:t>
      </w:r>
      <w:r w:rsidRPr="001F20D1">
        <w:t>загорается</w:t>
      </w:r>
      <w:r w:rsidR="00385808" w:rsidRPr="001F20D1">
        <w:t xml:space="preserve"> </w:t>
      </w:r>
      <w:r w:rsidRPr="001F20D1">
        <w:t>желтым</w:t>
      </w:r>
      <w:r w:rsidR="00385808" w:rsidRPr="001F20D1">
        <w:t xml:space="preserve"> </w:t>
      </w:r>
      <w:r w:rsidRPr="001F20D1">
        <w:t>цветом.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процессе</w:t>
      </w:r>
      <w:r w:rsidR="00385808" w:rsidRPr="001F20D1">
        <w:t xml:space="preserve"> </w:t>
      </w:r>
      <w:r w:rsidRPr="001F20D1">
        <w:t>выполнения</w:t>
      </w:r>
      <w:r w:rsidR="00385808" w:rsidRPr="001F20D1">
        <w:t xml:space="preserve"> </w:t>
      </w:r>
      <w:r w:rsidRPr="001F20D1">
        <w:t>операции</w:t>
      </w:r>
      <w:r w:rsidR="00385808" w:rsidRPr="001F20D1">
        <w:t xml:space="preserve"> </w:t>
      </w:r>
      <w:r w:rsidRPr="001F20D1">
        <w:t>выверки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строках</w:t>
      </w:r>
      <w:r w:rsidR="00385808" w:rsidRPr="001F20D1">
        <w:t xml:space="preserve"> </w:t>
      </w:r>
      <w:r w:rsidRPr="001F20D1">
        <w:t>документа</w:t>
      </w:r>
      <w:r w:rsidR="00385808" w:rsidRPr="001F20D1">
        <w:t xml:space="preserve"> </w:t>
      </w:r>
      <w:r w:rsidRPr="001F20D1">
        <w:t>устанавливается</w:t>
      </w:r>
      <w:r w:rsidR="00385808" w:rsidRPr="001F20D1">
        <w:t xml:space="preserve"> </w:t>
      </w:r>
      <w:r w:rsidRPr="001F20D1">
        <w:t>признак</w:t>
      </w:r>
      <w:r w:rsidR="00385808" w:rsidRPr="001F20D1">
        <w:t xml:space="preserve"> </w:t>
      </w:r>
      <w:r w:rsidRPr="001F20D1">
        <w:t>выверки/невыверки</w:t>
      </w:r>
      <w:r w:rsidR="00385808" w:rsidRPr="001F20D1">
        <w:t xml:space="preserve"> </w:t>
      </w:r>
      <w:r w:rsidRPr="001F20D1">
        <w:t>строк.</w:t>
      </w:r>
      <w:r w:rsidR="00385808" w:rsidRPr="001F20D1">
        <w:t xml:space="preserve"> </w:t>
      </w:r>
      <w:r w:rsidRPr="001F20D1">
        <w:t>При</w:t>
      </w:r>
      <w:r w:rsidR="00385808" w:rsidRPr="001F20D1">
        <w:t xml:space="preserve"> </w:t>
      </w:r>
      <w:r w:rsidRPr="001F20D1">
        <w:t>повторном</w:t>
      </w:r>
      <w:r w:rsidR="00385808" w:rsidRPr="001F20D1">
        <w:t xml:space="preserve"> </w:t>
      </w:r>
      <w:r w:rsidRPr="001F20D1">
        <w:t>запуске</w:t>
      </w:r>
      <w:r w:rsidR="00385808" w:rsidRPr="001F20D1">
        <w:t xml:space="preserve"> </w:t>
      </w:r>
      <w:r w:rsidRPr="001F20D1">
        <w:t>операции</w:t>
      </w:r>
      <w:r w:rsidR="00385808" w:rsidRPr="001F20D1">
        <w:t xml:space="preserve"> </w:t>
      </w:r>
      <w:r w:rsidRPr="001F20D1">
        <w:t>выверки</w:t>
      </w:r>
      <w:r w:rsidR="00385808" w:rsidRPr="001F20D1">
        <w:t xml:space="preserve"> </w:t>
      </w:r>
      <w:r w:rsidRPr="001F20D1">
        <w:t>строк</w:t>
      </w:r>
      <w:r w:rsidR="00385808" w:rsidRPr="001F20D1">
        <w:t xml:space="preserve"> </w:t>
      </w:r>
      <w:r w:rsidRPr="001F20D1">
        <w:t>Информации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поиске</w:t>
      </w:r>
      <w:r w:rsidR="00385808" w:rsidRPr="001F20D1">
        <w:t xml:space="preserve"> </w:t>
      </w:r>
      <w:r w:rsidRPr="001F20D1">
        <w:t>участвуют</w:t>
      </w:r>
      <w:r w:rsidR="00385808" w:rsidRPr="001F20D1">
        <w:t xml:space="preserve"> </w:t>
      </w:r>
      <w:r w:rsidRPr="001F20D1">
        <w:t>только</w:t>
      </w:r>
      <w:r w:rsidR="00385808" w:rsidRPr="001F20D1">
        <w:t xml:space="preserve"> </w:t>
      </w:r>
      <w:r w:rsidRPr="001F20D1">
        <w:t>те</w:t>
      </w:r>
      <w:r w:rsidR="00385808" w:rsidRPr="001F20D1">
        <w:t xml:space="preserve"> </w:t>
      </w:r>
      <w:r w:rsidRPr="001F20D1">
        <w:t>строки,</w:t>
      </w:r>
      <w:r w:rsidR="00385808" w:rsidRPr="001F20D1">
        <w:t xml:space="preserve"> </w:t>
      </w:r>
      <w:r w:rsidRPr="001F20D1">
        <w:t>которые</w:t>
      </w:r>
      <w:r w:rsidR="00385808" w:rsidRPr="001F20D1">
        <w:t xml:space="preserve"> </w:t>
      </w:r>
      <w:r w:rsidRPr="001F20D1">
        <w:t>были</w:t>
      </w:r>
      <w:r w:rsidR="00385808" w:rsidRPr="001F20D1">
        <w:t xml:space="preserve"> </w:t>
      </w:r>
      <w:r w:rsidRPr="001F20D1">
        <w:t>не</w:t>
      </w:r>
      <w:r w:rsidR="00385808" w:rsidRPr="001F20D1">
        <w:t xml:space="preserve"> </w:t>
      </w:r>
      <w:r w:rsidRPr="001F20D1">
        <w:t>выверены.</w:t>
      </w:r>
    </w:p>
    <w:p w14:paraId="5E76FDB3" w14:textId="56F353BB" w:rsidR="00772138" w:rsidRPr="001F20D1" w:rsidRDefault="00772138" w:rsidP="00772138">
      <w:pPr>
        <w:pStyle w:val="GOSTNormal"/>
      </w:pPr>
      <w:r w:rsidRPr="001F20D1">
        <w:rPr>
          <w:rStyle w:val="GOSTSymBold"/>
        </w:rPr>
        <w:t>Шаг</w:t>
      </w:r>
      <w:r w:rsidR="00385808" w:rsidRPr="001F20D1">
        <w:rPr>
          <w:rStyle w:val="GOSTSymBold"/>
        </w:rPr>
        <w:t xml:space="preserve"> </w:t>
      </w:r>
      <w:r w:rsidRPr="001F20D1">
        <w:rPr>
          <w:rStyle w:val="GOSTSymBold"/>
        </w:rPr>
        <w:t>11.</w:t>
      </w:r>
      <w:r w:rsidR="00385808" w:rsidRPr="001F20D1">
        <w:t xml:space="preserve"> </w:t>
      </w:r>
      <w:r w:rsidRPr="001F20D1">
        <w:t>На</w:t>
      </w:r>
      <w:r w:rsidR="00385808" w:rsidRPr="001F20D1">
        <w:t xml:space="preserve"> </w:t>
      </w:r>
      <w:r w:rsidRPr="001F20D1">
        <w:t>статусе</w:t>
      </w:r>
      <w:r w:rsidR="00385808" w:rsidRPr="001F20D1">
        <w:t xml:space="preserve"> </w:t>
      </w:r>
      <w:r w:rsidR="002708F7" w:rsidRPr="001F20D1">
        <w:t>«</w:t>
      </w:r>
      <w:r w:rsidRPr="001F20D1">
        <w:t>Проверен</w:t>
      </w:r>
      <w:r w:rsidR="002708F7" w:rsidRPr="001F20D1">
        <w:t>»</w:t>
      </w:r>
      <w:r w:rsidRPr="001F20D1">
        <w:t>,</w:t>
      </w:r>
      <w:r w:rsidR="00385808" w:rsidRPr="001F20D1">
        <w:t xml:space="preserve"> </w:t>
      </w:r>
      <w:r w:rsidR="002708F7" w:rsidRPr="001F20D1">
        <w:t>«</w:t>
      </w:r>
      <w:r w:rsidRPr="001F20D1">
        <w:t>Обработан</w:t>
      </w:r>
      <w:r w:rsidR="002708F7" w:rsidRPr="001F20D1">
        <w:t>»</w:t>
      </w:r>
      <w:r w:rsidR="00385808" w:rsidRPr="001F20D1">
        <w:t xml:space="preserve"> </w:t>
      </w:r>
      <w:r w:rsidRPr="001F20D1">
        <w:t>и</w:t>
      </w:r>
      <w:r w:rsidR="00385808" w:rsidRPr="001F20D1">
        <w:t xml:space="preserve"> </w:t>
      </w:r>
      <w:r w:rsidR="002708F7" w:rsidRPr="001F20D1">
        <w:t>«</w:t>
      </w:r>
      <w:r w:rsidRPr="001F20D1">
        <w:t>Обработан</w:t>
      </w:r>
      <w:r w:rsidR="00385808" w:rsidRPr="001F20D1">
        <w:t xml:space="preserve"> </w:t>
      </w:r>
      <w:r w:rsidRPr="001F20D1">
        <w:t>частично</w:t>
      </w:r>
      <w:r w:rsidR="002708F7" w:rsidRPr="001F20D1">
        <w:t>»</w:t>
      </w:r>
      <w:r w:rsidR="00385808" w:rsidRPr="001F20D1">
        <w:t xml:space="preserve"> </w:t>
      </w:r>
      <w:r w:rsidRPr="001F20D1">
        <w:t>на</w:t>
      </w:r>
      <w:r w:rsidR="00385808" w:rsidRPr="001F20D1">
        <w:t xml:space="preserve"> </w:t>
      </w:r>
      <w:r w:rsidRPr="001F20D1">
        <w:t>визуальной</w:t>
      </w:r>
      <w:r w:rsidR="00385808" w:rsidRPr="001F20D1">
        <w:t xml:space="preserve"> </w:t>
      </w:r>
      <w:r w:rsidRPr="001F20D1">
        <w:t>форме</w:t>
      </w:r>
      <w:r w:rsidR="00385808" w:rsidRPr="001F20D1">
        <w:t xml:space="preserve"> </w:t>
      </w:r>
      <w:r w:rsidRPr="001F20D1">
        <w:t>Информации</w:t>
      </w:r>
      <w:r w:rsidR="00385808" w:rsidRPr="001F20D1">
        <w:t xml:space="preserve"> </w:t>
      </w:r>
      <w:r w:rsidRPr="001F20D1">
        <w:t>доступна</w:t>
      </w:r>
      <w:r w:rsidR="00385808" w:rsidRPr="001F20D1">
        <w:t xml:space="preserve"> </w:t>
      </w:r>
      <w:r w:rsidRPr="001F20D1">
        <w:t>кнопка</w:t>
      </w:r>
      <w:r w:rsidR="00385808" w:rsidRPr="001F20D1">
        <w:t xml:space="preserve"> </w:t>
      </w:r>
      <w:r w:rsidR="002708F7" w:rsidRPr="001F20D1">
        <w:t>«</w:t>
      </w:r>
      <w:r w:rsidRPr="001F20D1">
        <w:t>Выверить</w:t>
      </w:r>
      <w:r w:rsidR="00385808" w:rsidRPr="001F20D1">
        <w:t xml:space="preserve"> </w:t>
      </w:r>
      <w:r w:rsidRPr="001F20D1">
        <w:t>строку</w:t>
      </w:r>
      <w:r w:rsidR="002708F7" w:rsidRPr="001F20D1">
        <w:t>»</w:t>
      </w:r>
      <w:r w:rsidR="00385808" w:rsidRPr="001F20D1">
        <w:t xml:space="preserve"> </w:t>
      </w:r>
      <w:r w:rsidRPr="001F20D1">
        <w:t>для</w:t>
      </w:r>
      <w:r w:rsidR="00385808" w:rsidRPr="001F20D1">
        <w:t xml:space="preserve"> </w:t>
      </w:r>
      <w:r w:rsidRPr="001F20D1">
        <w:t>выверки</w:t>
      </w:r>
      <w:r w:rsidR="00385808" w:rsidRPr="001F20D1">
        <w:t xml:space="preserve"> </w:t>
      </w:r>
      <w:r w:rsidRPr="001F20D1">
        <w:t>невыверенных</w:t>
      </w:r>
      <w:r w:rsidR="00385808" w:rsidRPr="001F20D1">
        <w:t xml:space="preserve"> </w:t>
      </w:r>
      <w:r w:rsidRPr="001F20D1">
        <w:t>и</w:t>
      </w:r>
      <w:r w:rsidR="00385808" w:rsidRPr="001F20D1">
        <w:t xml:space="preserve"> </w:t>
      </w:r>
      <w:r w:rsidRPr="001F20D1">
        <w:t>перевыверки</w:t>
      </w:r>
      <w:r w:rsidR="00385808" w:rsidRPr="001F20D1">
        <w:t xml:space="preserve"> </w:t>
      </w:r>
      <w:r w:rsidRPr="001F20D1">
        <w:t>строк</w:t>
      </w:r>
      <w:r w:rsidR="00385808" w:rsidRPr="001F20D1">
        <w:t xml:space="preserve"> </w:t>
      </w:r>
      <w:r w:rsidRPr="001F20D1">
        <w:t>документа.</w:t>
      </w:r>
      <w:r w:rsidR="00385808" w:rsidRPr="001F20D1">
        <w:t xml:space="preserve"> </w:t>
      </w:r>
      <w:r w:rsidRPr="001F20D1">
        <w:t>При</w:t>
      </w:r>
      <w:r w:rsidR="00385808" w:rsidRPr="001F20D1">
        <w:t xml:space="preserve"> </w:t>
      </w:r>
      <w:r w:rsidRPr="001F20D1">
        <w:t>нажатии</w:t>
      </w:r>
      <w:r w:rsidR="00385808" w:rsidRPr="001F20D1">
        <w:t xml:space="preserve"> </w:t>
      </w:r>
      <w:r w:rsidRPr="001F20D1">
        <w:t>на</w:t>
      </w:r>
      <w:r w:rsidR="00385808" w:rsidRPr="001F20D1">
        <w:t xml:space="preserve"> </w:t>
      </w:r>
      <w:r w:rsidRPr="001F20D1">
        <w:t>кнопку</w:t>
      </w:r>
      <w:r w:rsidR="00385808" w:rsidRPr="001F20D1">
        <w:t xml:space="preserve"> </w:t>
      </w:r>
      <w:r w:rsidR="002708F7" w:rsidRPr="001F20D1">
        <w:t>«</w:t>
      </w:r>
      <w:r w:rsidRPr="001F20D1">
        <w:t>Выверить</w:t>
      </w:r>
      <w:r w:rsidR="00385808" w:rsidRPr="001F20D1">
        <w:t xml:space="preserve"> </w:t>
      </w:r>
      <w:r w:rsidRPr="001F20D1">
        <w:t>строку</w:t>
      </w:r>
      <w:r w:rsidR="002708F7" w:rsidRPr="001F20D1">
        <w:t>»</w:t>
      </w:r>
      <w:r w:rsidR="00385808" w:rsidRPr="001F20D1">
        <w:t xml:space="preserve"> </w:t>
      </w:r>
      <w:r w:rsidRPr="001F20D1">
        <w:t>для</w:t>
      </w:r>
      <w:r w:rsidR="00385808" w:rsidRPr="001F20D1">
        <w:t xml:space="preserve"> </w:t>
      </w:r>
      <w:r w:rsidRPr="001F20D1">
        <w:t>выбранной</w:t>
      </w:r>
      <w:r w:rsidR="00385808" w:rsidRPr="001F20D1">
        <w:t xml:space="preserve"> </w:t>
      </w:r>
      <w:r w:rsidRPr="001F20D1">
        <w:t>строки</w:t>
      </w:r>
      <w:r w:rsidR="00385808" w:rsidRPr="001F20D1">
        <w:t xml:space="preserve"> </w:t>
      </w:r>
      <w:r w:rsidRPr="001F20D1">
        <w:t>Информации</w:t>
      </w:r>
      <w:r w:rsidR="00385808" w:rsidRPr="001F20D1">
        <w:t xml:space="preserve"> </w:t>
      </w:r>
      <w:r w:rsidRPr="001F20D1">
        <w:t>предоставляется</w:t>
      </w:r>
      <w:r w:rsidR="00385808" w:rsidRPr="001F20D1">
        <w:t xml:space="preserve"> </w:t>
      </w:r>
      <w:r w:rsidRPr="001F20D1">
        <w:t>для</w:t>
      </w:r>
      <w:r w:rsidR="00385808" w:rsidRPr="001F20D1">
        <w:t xml:space="preserve"> </w:t>
      </w:r>
      <w:r w:rsidRPr="001F20D1">
        <w:t>выбора</w:t>
      </w:r>
      <w:r w:rsidR="00385808" w:rsidRPr="001F20D1">
        <w:t xml:space="preserve"> </w:t>
      </w:r>
      <w:r w:rsidRPr="001F20D1">
        <w:t>перечень</w:t>
      </w:r>
      <w:r w:rsidR="00385808" w:rsidRPr="001F20D1">
        <w:t xml:space="preserve"> </w:t>
      </w:r>
      <w:r w:rsidRPr="001F20D1">
        <w:t>строк</w:t>
      </w:r>
      <w:r w:rsidR="00385808" w:rsidRPr="001F20D1">
        <w:t xml:space="preserve"> </w:t>
      </w:r>
      <w:r w:rsidRPr="001F20D1">
        <w:t>выписки</w:t>
      </w:r>
      <w:r w:rsidR="00385808" w:rsidRPr="001F20D1">
        <w:t xml:space="preserve"> </w:t>
      </w:r>
      <w:r w:rsidRPr="001F20D1">
        <w:t>по</w:t>
      </w:r>
      <w:r w:rsidR="00385808" w:rsidRPr="001F20D1">
        <w:t xml:space="preserve"> </w:t>
      </w:r>
      <w:r w:rsidRPr="001F20D1">
        <w:t>счету</w:t>
      </w:r>
      <w:r w:rsidR="00385808" w:rsidRPr="001F20D1">
        <w:t xml:space="preserve"> </w:t>
      </w:r>
      <w:r w:rsidRPr="001F20D1">
        <w:t>40116</w:t>
      </w:r>
      <w:r w:rsidR="00385808" w:rsidRPr="001F20D1">
        <w:t xml:space="preserve"> </w:t>
      </w:r>
      <w:r w:rsidRPr="001F20D1">
        <w:t>(карты).</w:t>
      </w:r>
      <w:r w:rsidR="00385808" w:rsidRPr="001F20D1">
        <w:t xml:space="preserve"> </w:t>
      </w:r>
      <w:r w:rsidRPr="001F20D1">
        <w:t>Пользователь</w:t>
      </w:r>
      <w:r w:rsidR="00385808" w:rsidRPr="001F20D1">
        <w:t xml:space="preserve"> </w:t>
      </w:r>
      <w:r w:rsidRPr="001F20D1">
        <w:t>выбирает</w:t>
      </w:r>
      <w:r w:rsidR="00385808" w:rsidRPr="001F20D1">
        <w:t xml:space="preserve"> </w:t>
      </w:r>
      <w:r w:rsidRPr="001F20D1">
        <w:t>необходимую</w:t>
      </w:r>
      <w:r w:rsidR="00385808" w:rsidRPr="001F20D1">
        <w:t xml:space="preserve"> </w:t>
      </w:r>
      <w:r w:rsidRPr="001F20D1">
        <w:t>строку</w:t>
      </w:r>
      <w:r w:rsidR="00385808" w:rsidRPr="001F20D1">
        <w:t xml:space="preserve"> </w:t>
      </w:r>
      <w:r w:rsidRPr="001F20D1">
        <w:t>из</w:t>
      </w:r>
      <w:r w:rsidR="00385808" w:rsidRPr="001F20D1">
        <w:t xml:space="preserve"> </w:t>
      </w:r>
      <w:r w:rsidRPr="001F20D1">
        <w:t>выписки,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строке</w:t>
      </w:r>
      <w:r w:rsidR="00385808" w:rsidRPr="001F20D1">
        <w:t xml:space="preserve"> </w:t>
      </w:r>
      <w:r w:rsidRPr="001F20D1">
        <w:t>Информации</w:t>
      </w:r>
      <w:r w:rsidR="00385808" w:rsidRPr="001F20D1">
        <w:t xml:space="preserve"> </w:t>
      </w:r>
      <w:r w:rsidRPr="001F20D1">
        <w:t>устанавливается</w:t>
      </w:r>
      <w:r w:rsidR="00385808" w:rsidRPr="001F20D1">
        <w:t xml:space="preserve"> </w:t>
      </w:r>
      <w:r w:rsidRPr="001F20D1">
        <w:t>признак</w:t>
      </w:r>
      <w:r w:rsidR="00385808" w:rsidRPr="001F20D1">
        <w:t xml:space="preserve"> </w:t>
      </w:r>
      <w:r w:rsidRPr="001F20D1">
        <w:t>выверки</w:t>
      </w:r>
      <w:r w:rsidR="00385808" w:rsidRPr="001F20D1">
        <w:t xml:space="preserve"> </w:t>
      </w:r>
      <w:r w:rsidRPr="001F20D1">
        <w:t>строки</w:t>
      </w:r>
    </w:p>
    <w:p w14:paraId="15EF9EF0" w14:textId="0DA5404F" w:rsidR="00772138" w:rsidRPr="001F20D1" w:rsidRDefault="00772138" w:rsidP="00772138">
      <w:pPr>
        <w:pStyle w:val="GOSTNormal"/>
      </w:pPr>
      <w:r w:rsidRPr="001F20D1">
        <w:rPr>
          <w:rStyle w:val="GOSTSymBold"/>
        </w:rPr>
        <w:t>Шаг</w:t>
      </w:r>
      <w:r w:rsidR="00385808" w:rsidRPr="001F20D1">
        <w:rPr>
          <w:rStyle w:val="GOSTSymBold"/>
        </w:rPr>
        <w:t xml:space="preserve"> </w:t>
      </w:r>
      <w:r w:rsidRPr="001F20D1">
        <w:rPr>
          <w:rStyle w:val="GOSTSymBold"/>
        </w:rPr>
        <w:t>12.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случае</w:t>
      </w:r>
      <w:r w:rsidR="00385808" w:rsidRPr="001F20D1">
        <w:t xml:space="preserve"> </w:t>
      </w:r>
      <w:r w:rsidRPr="001F20D1">
        <w:t>нажатия</w:t>
      </w:r>
      <w:r w:rsidR="00385808" w:rsidRPr="001F20D1">
        <w:t xml:space="preserve"> </w:t>
      </w:r>
      <w:r w:rsidRPr="001F20D1">
        <w:t>на</w:t>
      </w:r>
      <w:r w:rsidR="00385808" w:rsidRPr="001F20D1">
        <w:t xml:space="preserve"> </w:t>
      </w:r>
      <w:r w:rsidRPr="001F20D1">
        <w:t>кнопку</w:t>
      </w:r>
      <w:r w:rsidR="00385808" w:rsidRPr="001F20D1">
        <w:t xml:space="preserve"> </w:t>
      </w:r>
      <w:r w:rsidR="002708F7" w:rsidRPr="001F20D1">
        <w:t>«</w:t>
      </w:r>
      <w:r w:rsidRPr="001F20D1">
        <w:t>Выверить</w:t>
      </w:r>
      <w:r w:rsidR="002708F7" w:rsidRPr="001F20D1">
        <w:t>»</w:t>
      </w:r>
      <w:r w:rsidR="00385808" w:rsidRPr="001F20D1">
        <w:t xml:space="preserve"> </w:t>
      </w:r>
      <w:r w:rsidRPr="001F20D1">
        <w:t>при</w:t>
      </w:r>
      <w:r w:rsidR="00385808" w:rsidRPr="001F20D1">
        <w:t xml:space="preserve"> </w:t>
      </w:r>
      <w:r w:rsidRPr="001F20D1">
        <w:t>отсутствии</w:t>
      </w:r>
      <w:r w:rsidR="00385808" w:rsidRPr="001F20D1">
        <w:t xml:space="preserve"> </w:t>
      </w:r>
      <w:r w:rsidRPr="001F20D1">
        <w:t>выписки</w:t>
      </w:r>
      <w:r w:rsidR="00385808" w:rsidRPr="001F20D1">
        <w:t xml:space="preserve"> </w:t>
      </w:r>
      <w:r w:rsidRPr="001F20D1">
        <w:t>банка</w:t>
      </w:r>
      <w:r w:rsidR="00385808" w:rsidRPr="001F20D1">
        <w:t xml:space="preserve"> </w:t>
      </w:r>
      <w:r w:rsidRPr="001F20D1">
        <w:t>статус</w:t>
      </w:r>
      <w:r w:rsidR="00385808" w:rsidRPr="001F20D1">
        <w:t xml:space="preserve"> </w:t>
      </w:r>
      <w:r w:rsidRPr="001F20D1">
        <w:t>Информации</w:t>
      </w:r>
      <w:r w:rsidR="00385808" w:rsidRPr="001F20D1">
        <w:t xml:space="preserve"> </w:t>
      </w:r>
      <w:r w:rsidRPr="001F20D1">
        <w:t>не</w:t>
      </w:r>
      <w:r w:rsidR="00385808" w:rsidRPr="001F20D1">
        <w:t xml:space="preserve"> </w:t>
      </w:r>
      <w:r w:rsidRPr="001F20D1">
        <w:t>изменяется,</w:t>
      </w:r>
      <w:r w:rsidR="00385808" w:rsidRPr="001F20D1">
        <w:t xml:space="preserve"> </w:t>
      </w:r>
      <w:r w:rsidRPr="001F20D1">
        <w:t>остается</w:t>
      </w:r>
      <w:r w:rsidR="00385808" w:rsidRPr="001F20D1">
        <w:t xml:space="preserve"> </w:t>
      </w:r>
      <w:r w:rsidRPr="001F20D1">
        <w:t>на</w:t>
      </w:r>
      <w:r w:rsidR="00385808" w:rsidRPr="001F20D1">
        <w:t xml:space="preserve"> </w:t>
      </w:r>
      <w:r w:rsidRPr="001F20D1">
        <w:t>статусе</w:t>
      </w:r>
      <w:r w:rsidR="00385808" w:rsidRPr="001F20D1">
        <w:t xml:space="preserve"> </w:t>
      </w:r>
      <w:r w:rsidR="002708F7" w:rsidRPr="001F20D1">
        <w:t>«</w:t>
      </w:r>
      <w:r w:rsidRPr="001F20D1">
        <w:t>Проверен</w:t>
      </w:r>
      <w:r w:rsidR="002708F7" w:rsidRPr="001F20D1">
        <w:t>»</w:t>
      </w:r>
      <w:r w:rsidRPr="001F20D1">
        <w:t>.</w:t>
      </w:r>
      <w:r w:rsidR="00385808" w:rsidRPr="001F20D1">
        <w:t xml:space="preserve"> </w:t>
      </w:r>
      <w:r w:rsidRPr="001F20D1">
        <w:t>При</w:t>
      </w:r>
      <w:r w:rsidR="00385808" w:rsidRPr="001F20D1">
        <w:t xml:space="preserve"> </w:t>
      </w:r>
      <w:r w:rsidRPr="001F20D1">
        <w:t>этом</w:t>
      </w:r>
      <w:r w:rsidR="00385808" w:rsidRPr="001F20D1">
        <w:t xml:space="preserve"> </w:t>
      </w:r>
      <w:r w:rsidRPr="001F20D1">
        <w:t>выводится</w:t>
      </w:r>
      <w:r w:rsidR="00385808" w:rsidRPr="001F20D1">
        <w:t xml:space="preserve"> </w:t>
      </w:r>
      <w:r w:rsidRPr="001F20D1">
        <w:t>сообщение</w:t>
      </w:r>
      <w:r w:rsidR="00385808" w:rsidRPr="001F20D1">
        <w:t xml:space="preserve"> </w:t>
      </w:r>
      <w:r w:rsidRPr="001F20D1">
        <w:t>об</w:t>
      </w:r>
      <w:r w:rsidR="00385808" w:rsidRPr="001F20D1">
        <w:t xml:space="preserve"> </w:t>
      </w:r>
      <w:r w:rsidRPr="001F20D1">
        <w:t>отсутствии</w:t>
      </w:r>
      <w:r w:rsidR="00385808" w:rsidRPr="001F20D1">
        <w:t xml:space="preserve"> </w:t>
      </w:r>
      <w:r w:rsidRPr="001F20D1">
        <w:t>выписки</w:t>
      </w:r>
      <w:r w:rsidR="00385808" w:rsidRPr="001F20D1">
        <w:t xml:space="preserve"> </w:t>
      </w:r>
      <w:r w:rsidRPr="001F20D1">
        <w:t>банка</w:t>
      </w:r>
      <w:r w:rsidR="00385808" w:rsidRPr="001F20D1">
        <w:t xml:space="preserve"> </w:t>
      </w:r>
      <w:r w:rsidRPr="001F20D1">
        <w:t>для</w:t>
      </w:r>
      <w:r w:rsidR="00385808" w:rsidRPr="001F20D1">
        <w:t xml:space="preserve"> </w:t>
      </w:r>
      <w:r w:rsidRPr="001F20D1">
        <w:t>выполнения</w:t>
      </w:r>
      <w:r w:rsidR="00385808" w:rsidRPr="001F20D1">
        <w:t xml:space="preserve"> </w:t>
      </w:r>
      <w:r w:rsidRPr="001F20D1">
        <w:t>операции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системном</w:t>
      </w:r>
      <w:r w:rsidR="00385808" w:rsidRPr="001F20D1">
        <w:t xml:space="preserve"> </w:t>
      </w:r>
      <w:r w:rsidRPr="001F20D1">
        <w:t>журнале,</w:t>
      </w:r>
      <w:r w:rsidR="00385808" w:rsidRPr="001F20D1">
        <w:t xml:space="preserve"> </w:t>
      </w:r>
      <w:r w:rsidRPr="001F20D1">
        <w:t>фонарь</w:t>
      </w:r>
      <w:r w:rsidR="00385808" w:rsidRPr="001F20D1">
        <w:t xml:space="preserve"> </w:t>
      </w:r>
      <w:r w:rsidRPr="001F20D1">
        <w:t>на</w:t>
      </w:r>
      <w:r w:rsidR="00385808" w:rsidRPr="001F20D1">
        <w:t xml:space="preserve"> </w:t>
      </w:r>
      <w:r w:rsidRPr="001F20D1">
        <w:t>списковой</w:t>
      </w:r>
      <w:r w:rsidR="00385808" w:rsidRPr="001F20D1">
        <w:t xml:space="preserve"> </w:t>
      </w:r>
      <w:r w:rsidRPr="001F20D1">
        <w:t>форме</w:t>
      </w:r>
      <w:r w:rsidR="00385808" w:rsidRPr="001F20D1">
        <w:t xml:space="preserve"> </w:t>
      </w:r>
      <w:r w:rsidRPr="001F20D1">
        <w:t>загорается</w:t>
      </w:r>
      <w:r w:rsidR="00385808" w:rsidRPr="001F20D1">
        <w:t xml:space="preserve"> </w:t>
      </w:r>
      <w:r w:rsidRPr="001F20D1">
        <w:t>красным</w:t>
      </w:r>
      <w:r w:rsidR="00385808" w:rsidRPr="001F20D1">
        <w:t xml:space="preserve"> </w:t>
      </w:r>
      <w:r w:rsidRPr="001F20D1">
        <w:t>цветом.</w:t>
      </w:r>
    </w:p>
    <w:p w14:paraId="24B107AD" w14:textId="72381111" w:rsidR="00772138" w:rsidRPr="001F20D1" w:rsidRDefault="00772138" w:rsidP="00772138">
      <w:pPr>
        <w:pStyle w:val="GOSTNormal"/>
      </w:pPr>
      <w:r w:rsidRPr="001F20D1">
        <w:rPr>
          <w:rStyle w:val="GOSTSymBold"/>
        </w:rPr>
        <w:t>Шаг</w:t>
      </w:r>
      <w:r w:rsidR="00385808" w:rsidRPr="001F20D1">
        <w:rPr>
          <w:rStyle w:val="GOSTSymBold"/>
        </w:rPr>
        <w:t xml:space="preserve"> </w:t>
      </w:r>
      <w:r w:rsidRPr="001F20D1">
        <w:rPr>
          <w:rStyle w:val="GOSTSymBold"/>
        </w:rPr>
        <w:t>13.</w:t>
      </w:r>
      <w:r w:rsidR="00385808" w:rsidRPr="001F20D1">
        <w:t xml:space="preserve"> </w:t>
      </w:r>
      <w:r w:rsidRPr="001F20D1">
        <w:t>При</w:t>
      </w:r>
      <w:r w:rsidR="00385808" w:rsidRPr="001F20D1">
        <w:t xml:space="preserve"> </w:t>
      </w:r>
      <w:r w:rsidRPr="001F20D1">
        <w:t>необходимости</w:t>
      </w:r>
      <w:r w:rsidR="00385808" w:rsidRPr="001F20D1">
        <w:t xml:space="preserve"> </w:t>
      </w:r>
      <w:r w:rsidRPr="001F20D1">
        <w:t>отмены</w:t>
      </w:r>
      <w:r w:rsidR="00385808" w:rsidRPr="001F20D1">
        <w:t xml:space="preserve"> </w:t>
      </w:r>
      <w:r w:rsidRPr="001F20D1">
        <w:t>выверки</w:t>
      </w:r>
      <w:r w:rsidR="00385808" w:rsidRPr="001F20D1">
        <w:t xml:space="preserve"> </w:t>
      </w:r>
      <w:r w:rsidRPr="001F20D1">
        <w:t>строк</w:t>
      </w:r>
      <w:r w:rsidR="00385808" w:rsidRPr="001F20D1">
        <w:t xml:space="preserve"> </w:t>
      </w:r>
      <w:r w:rsidRPr="001F20D1">
        <w:t>Информации</w:t>
      </w:r>
      <w:r w:rsidR="00385808" w:rsidRPr="001F20D1">
        <w:t xml:space="preserve"> </w:t>
      </w:r>
      <w:r w:rsidRPr="001F20D1">
        <w:t>со</w:t>
      </w:r>
      <w:r w:rsidR="00385808" w:rsidRPr="001F20D1">
        <w:t xml:space="preserve"> </w:t>
      </w:r>
      <w:r w:rsidRPr="001F20D1">
        <w:t>строками</w:t>
      </w:r>
      <w:r w:rsidR="00385808" w:rsidRPr="001F20D1">
        <w:t xml:space="preserve"> </w:t>
      </w:r>
      <w:r w:rsidRPr="001F20D1">
        <w:t>выписки</w:t>
      </w:r>
      <w:r w:rsidR="00385808" w:rsidRPr="001F20D1">
        <w:t xml:space="preserve"> </w:t>
      </w:r>
      <w:r w:rsidRPr="001F20D1">
        <w:t>банка</w:t>
      </w:r>
      <w:r w:rsidR="00385808" w:rsidRPr="001F20D1">
        <w:t xml:space="preserve"> </w:t>
      </w:r>
      <w:r w:rsidRPr="001F20D1">
        <w:t>ответственный</w:t>
      </w:r>
      <w:r w:rsidR="00385808" w:rsidRPr="001F20D1">
        <w:t xml:space="preserve"> </w:t>
      </w:r>
      <w:r w:rsidRPr="001F20D1">
        <w:t>исполнитель</w:t>
      </w:r>
      <w:r w:rsidR="00385808" w:rsidRPr="001F20D1">
        <w:t xml:space="preserve"> </w:t>
      </w:r>
      <w:r w:rsidRPr="001F20D1">
        <w:t>ТОФК</w:t>
      </w:r>
      <w:r w:rsidR="00385808" w:rsidRPr="001F20D1">
        <w:t xml:space="preserve"> </w:t>
      </w:r>
      <w:r w:rsidRPr="001F20D1">
        <w:t>нажимает</w:t>
      </w:r>
      <w:r w:rsidR="00385808" w:rsidRPr="001F20D1">
        <w:t xml:space="preserve"> </w:t>
      </w:r>
      <w:r w:rsidRPr="001F20D1">
        <w:t>на</w:t>
      </w:r>
      <w:r w:rsidR="00385808" w:rsidRPr="001F20D1">
        <w:t xml:space="preserve"> </w:t>
      </w:r>
      <w:r w:rsidRPr="001F20D1">
        <w:t>кнопку</w:t>
      </w:r>
      <w:r w:rsidR="00385808" w:rsidRPr="001F20D1">
        <w:t xml:space="preserve"> </w:t>
      </w:r>
      <w:r w:rsidR="002708F7" w:rsidRPr="001F20D1">
        <w:t>«</w:t>
      </w:r>
      <w:r w:rsidRPr="001F20D1">
        <w:t>Отменить</w:t>
      </w:r>
      <w:r w:rsidR="00385808" w:rsidRPr="001F20D1">
        <w:t xml:space="preserve"> </w:t>
      </w:r>
      <w:r w:rsidRPr="001F20D1">
        <w:t>выверку</w:t>
      </w:r>
      <w:r w:rsidR="002708F7" w:rsidRPr="001F20D1">
        <w:t>»</w:t>
      </w:r>
      <w:r w:rsidRPr="001F20D1">
        <w:t>.</w:t>
      </w:r>
      <w:r w:rsidR="00385808" w:rsidRPr="001F20D1">
        <w:t xml:space="preserve"> </w:t>
      </w:r>
      <w:r w:rsidRPr="001F20D1">
        <w:t>По</w:t>
      </w:r>
      <w:r w:rsidR="00385808" w:rsidRPr="001F20D1">
        <w:t xml:space="preserve"> </w:t>
      </w:r>
      <w:r w:rsidRPr="001F20D1">
        <w:t>результатам</w:t>
      </w:r>
      <w:r w:rsidR="00385808" w:rsidRPr="001F20D1">
        <w:t xml:space="preserve"> </w:t>
      </w:r>
      <w:r w:rsidRPr="001F20D1">
        <w:t>выполнения</w:t>
      </w:r>
      <w:r w:rsidR="00385808" w:rsidRPr="001F20D1">
        <w:t xml:space="preserve"> </w:t>
      </w:r>
      <w:r w:rsidRPr="001F20D1">
        <w:t>действия</w:t>
      </w:r>
      <w:r w:rsidR="00385808" w:rsidRPr="001F20D1">
        <w:t xml:space="preserve"> </w:t>
      </w:r>
      <w:r w:rsidRPr="001F20D1">
        <w:t>выполняется</w:t>
      </w:r>
      <w:r w:rsidR="00385808" w:rsidRPr="001F20D1">
        <w:t xml:space="preserve"> </w:t>
      </w:r>
      <w:r w:rsidRPr="001F20D1">
        <w:t>удаление</w:t>
      </w:r>
      <w:r w:rsidR="00385808" w:rsidRPr="001F20D1">
        <w:t xml:space="preserve"> </w:t>
      </w:r>
      <w:r w:rsidRPr="001F20D1">
        <w:t>привязки</w:t>
      </w:r>
      <w:r w:rsidR="00385808" w:rsidRPr="001F20D1">
        <w:t xml:space="preserve"> </w:t>
      </w:r>
      <w:r w:rsidRPr="001F20D1">
        <w:t>к</w:t>
      </w:r>
      <w:r w:rsidR="00385808" w:rsidRPr="001F20D1">
        <w:t xml:space="preserve"> </w:t>
      </w:r>
      <w:r w:rsidRPr="001F20D1">
        <w:t>строкам</w:t>
      </w:r>
      <w:r w:rsidR="00385808" w:rsidRPr="001F20D1">
        <w:t xml:space="preserve"> </w:t>
      </w:r>
      <w:r w:rsidRPr="001F20D1">
        <w:t>выписки</w:t>
      </w:r>
      <w:r w:rsidR="00385808" w:rsidRPr="001F20D1">
        <w:t xml:space="preserve"> </w:t>
      </w:r>
      <w:r w:rsidRPr="001F20D1">
        <w:t>по</w:t>
      </w:r>
      <w:r w:rsidR="00385808" w:rsidRPr="001F20D1">
        <w:t xml:space="preserve"> </w:t>
      </w:r>
      <w:r w:rsidRPr="001F20D1">
        <w:t>счету,</w:t>
      </w:r>
      <w:r w:rsidR="00385808" w:rsidRPr="001F20D1">
        <w:t xml:space="preserve"> </w:t>
      </w:r>
      <w:r w:rsidRPr="001F20D1">
        <w:t>Информация</w:t>
      </w:r>
      <w:r w:rsidR="00385808" w:rsidRPr="001F20D1">
        <w:t xml:space="preserve"> </w:t>
      </w:r>
      <w:r w:rsidRPr="001F20D1">
        <w:t>переходит</w:t>
      </w:r>
      <w:r w:rsidR="00385808" w:rsidRPr="001F20D1">
        <w:t xml:space="preserve"> </w:t>
      </w:r>
      <w:r w:rsidRPr="001F20D1">
        <w:t>на</w:t>
      </w:r>
      <w:r w:rsidR="00385808" w:rsidRPr="001F20D1">
        <w:t xml:space="preserve"> </w:t>
      </w:r>
      <w:r w:rsidRPr="001F20D1">
        <w:t>статус</w:t>
      </w:r>
      <w:r w:rsidR="00385808" w:rsidRPr="001F20D1">
        <w:t xml:space="preserve"> </w:t>
      </w:r>
      <w:r w:rsidR="002708F7" w:rsidRPr="001F20D1">
        <w:t>«</w:t>
      </w:r>
      <w:r w:rsidRPr="001F20D1">
        <w:t>Проверен</w:t>
      </w:r>
      <w:r w:rsidR="002708F7" w:rsidRPr="001F20D1">
        <w:t>»</w:t>
      </w:r>
      <w:r w:rsidRPr="001F20D1">
        <w:t>,</w:t>
      </w:r>
      <w:r w:rsidR="00385808" w:rsidRPr="001F20D1">
        <w:t xml:space="preserve"> </w:t>
      </w:r>
      <w:r w:rsidRPr="001F20D1">
        <w:t>фонарь</w:t>
      </w:r>
      <w:r w:rsidR="00385808" w:rsidRPr="001F20D1">
        <w:t xml:space="preserve"> </w:t>
      </w:r>
      <w:r w:rsidRPr="001F20D1">
        <w:t>на</w:t>
      </w:r>
      <w:r w:rsidR="00385808" w:rsidRPr="001F20D1">
        <w:t xml:space="preserve"> </w:t>
      </w:r>
      <w:r w:rsidRPr="001F20D1">
        <w:t>списковой</w:t>
      </w:r>
      <w:r w:rsidR="00385808" w:rsidRPr="001F20D1">
        <w:t xml:space="preserve"> </w:t>
      </w:r>
      <w:r w:rsidRPr="001F20D1">
        <w:t>форме</w:t>
      </w:r>
      <w:r w:rsidR="00385808" w:rsidRPr="001F20D1">
        <w:t xml:space="preserve"> </w:t>
      </w:r>
      <w:r w:rsidRPr="001F20D1">
        <w:t>загорается</w:t>
      </w:r>
      <w:r w:rsidR="00385808" w:rsidRPr="001F20D1">
        <w:t xml:space="preserve"> </w:t>
      </w:r>
      <w:r w:rsidRPr="001F20D1">
        <w:t>серым</w:t>
      </w:r>
      <w:r w:rsidR="00385808" w:rsidRPr="001F20D1">
        <w:t xml:space="preserve"> </w:t>
      </w:r>
      <w:r w:rsidRPr="001F20D1">
        <w:t>цветом.</w:t>
      </w:r>
    </w:p>
    <w:p w14:paraId="6784106E" w14:textId="3B0A455E" w:rsidR="00BF5037" w:rsidRPr="001F20D1" w:rsidRDefault="00772138" w:rsidP="00772138">
      <w:pPr>
        <w:pStyle w:val="GOSTNormal"/>
      </w:pPr>
      <w:commentRangeStart w:id="16"/>
      <w:r w:rsidRPr="001F20D1">
        <w:rPr>
          <w:rStyle w:val="GOSTSymBold"/>
        </w:rPr>
        <w:t>Шаг</w:t>
      </w:r>
      <w:r w:rsidR="00385808" w:rsidRPr="001F20D1">
        <w:rPr>
          <w:rStyle w:val="GOSTSymBold"/>
        </w:rPr>
        <w:t xml:space="preserve"> </w:t>
      </w:r>
      <w:r w:rsidRPr="001F20D1">
        <w:rPr>
          <w:rStyle w:val="GOSTSymBold"/>
        </w:rPr>
        <w:t>14.</w:t>
      </w:r>
      <w:r w:rsidR="00385808" w:rsidRPr="001F20D1">
        <w:t xml:space="preserve"> </w:t>
      </w:r>
      <w:r w:rsidR="00BF5037" w:rsidRPr="001F20D1">
        <w:t>Документ «Сведения об операциях, совершаемых с использованием карт ф. 0531246» формируется автоматически.</w:t>
      </w:r>
    </w:p>
    <w:commentRangeEnd w:id="16"/>
    <w:p w14:paraId="26F7B62E" w14:textId="0AFF08D4" w:rsidR="00DF722D" w:rsidRPr="001F20D1" w:rsidRDefault="00772138" w:rsidP="00497683">
      <w:pPr>
        <w:pStyle w:val="GOSTNormal"/>
      </w:pPr>
      <w:r w:rsidRPr="001F20D1">
        <w:t>Список</w:t>
      </w:r>
      <w:r w:rsidR="00385808" w:rsidRPr="001F20D1">
        <w:t xml:space="preserve"> </w:t>
      </w:r>
      <w:r w:rsidRPr="001F20D1">
        <w:t>возможных</w:t>
      </w:r>
      <w:r w:rsidR="00385808" w:rsidRPr="001F20D1">
        <w:t xml:space="preserve"> </w:t>
      </w:r>
      <w:r w:rsidRPr="001F20D1">
        <w:t>действий</w:t>
      </w:r>
      <w:r w:rsidR="00385808" w:rsidRPr="001F20D1">
        <w:t xml:space="preserve"> </w:t>
      </w:r>
      <w:r w:rsidRPr="001F20D1">
        <w:t>с</w:t>
      </w:r>
      <w:r w:rsidR="00385808" w:rsidRPr="001F20D1">
        <w:t xml:space="preserve"> </w:t>
      </w:r>
      <w:r w:rsidRPr="001F20D1">
        <w:t>документом</w:t>
      </w:r>
      <w:r w:rsidR="00385808" w:rsidRPr="001F20D1">
        <w:t xml:space="preserve"> </w:t>
      </w:r>
      <w:r w:rsidRPr="001F20D1">
        <w:t>зависит</w:t>
      </w:r>
      <w:r w:rsidR="00385808" w:rsidRPr="001F20D1">
        <w:t xml:space="preserve"> </w:t>
      </w:r>
      <w:r w:rsidRPr="001F20D1">
        <w:t>от</w:t>
      </w:r>
      <w:r w:rsidR="00385808" w:rsidRPr="001F20D1">
        <w:t xml:space="preserve"> </w:t>
      </w:r>
      <w:r w:rsidRPr="001F20D1">
        <w:t>статуса,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котором</w:t>
      </w:r>
      <w:r w:rsidR="00385808" w:rsidRPr="001F20D1">
        <w:t xml:space="preserve"> </w:t>
      </w:r>
      <w:r w:rsidRPr="001F20D1">
        <w:t>он</w:t>
      </w:r>
      <w:r w:rsidR="00385808" w:rsidRPr="001F20D1">
        <w:t xml:space="preserve"> </w:t>
      </w:r>
      <w:r w:rsidRPr="001F20D1">
        <w:t>находится.</w:t>
      </w:r>
      <w:r w:rsidR="00385808" w:rsidRPr="001F20D1">
        <w:t xml:space="preserve"> </w:t>
      </w:r>
      <w:r w:rsidRPr="001F20D1">
        <w:t>Статус</w:t>
      </w:r>
      <w:r w:rsidR="00385808" w:rsidRPr="001F20D1">
        <w:t xml:space="preserve"> </w:t>
      </w:r>
      <w:r w:rsidRPr="001F20D1">
        <w:t>документа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списковой</w:t>
      </w:r>
      <w:r w:rsidR="00385808" w:rsidRPr="001F20D1">
        <w:t xml:space="preserve"> </w:t>
      </w:r>
      <w:r w:rsidRPr="001F20D1">
        <w:t>форме</w:t>
      </w:r>
      <w:r w:rsidR="00385808" w:rsidRPr="001F20D1">
        <w:t xml:space="preserve"> </w:t>
      </w:r>
      <w:r w:rsidRPr="001F20D1">
        <w:t>отображается</w:t>
      </w:r>
      <w:r w:rsidR="00385808" w:rsidRPr="001F20D1">
        <w:t xml:space="preserve"> </w:t>
      </w:r>
      <w:r w:rsidRPr="001F20D1">
        <w:t>в</w:t>
      </w:r>
      <w:r w:rsidR="00385808" w:rsidRPr="001F20D1">
        <w:t xml:space="preserve"> </w:t>
      </w:r>
      <w:r w:rsidRPr="001F20D1">
        <w:t>колонке</w:t>
      </w:r>
      <w:r w:rsidR="00385808" w:rsidRPr="001F20D1">
        <w:t xml:space="preserve"> </w:t>
      </w:r>
      <w:r w:rsidR="002708F7" w:rsidRPr="001F20D1">
        <w:t>«</w:t>
      </w:r>
      <w:r w:rsidR="00257930" w:rsidRPr="001F20D1">
        <w:t>Наименование статуса</w:t>
      </w:r>
      <w:r w:rsidR="002708F7" w:rsidRPr="001F20D1">
        <w:t>»</w:t>
      </w:r>
      <w:r w:rsidRPr="001F20D1">
        <w:t>.</w:t>
      </w:r>
    </w:p>
    <w:p w14:paraId="51294B66" w14:textId="04FEB30D" w:rsidR="00386F1A" w:rsidRPr="001F20D1" w:rsidRDefault="00CD416F" w:rsidP="00497683">
      <w:pPr>
        <w:pStyle w:val="GOSTNormal"/>
      </w:pPr>
      <w:bookmarkStart w:id="17" w:name="_Toc208396218"/>
      <w:r w:rsidRPr="001F20D1">
        <w:t>В</w:t>
      </w:r>
      <w:r w:rsidR="00385808" w:rsidRPr="001F20D1">
        <w:t xml:space="preserve"> </w:t>
      </w:r>
      <w:r w:rsidRPr="001F20D1">
        <w:t>таблице</w:t>
      </w:r>
      <w:r w:rsidR="00385808" w:rsidRPr="001F20D1">
        <w:t xml:space="preserve"> </w:t>
      </w:r>
      <w:r w:rsidRPr="001F20D1">
        <w:t>представлено</w:t>
      </w:r>
      <w:r w:rsidR="00385808" w:rsidRPr="001F20D1">
        <w:t xml:space="preserve"> </w:t>
      </w:r>
      <w:r w:rsidRPr="001F20D1">
        <w:t>описание</w:t>
      </w:r>
      <w:r w:rsidR="00385808" w:rsidRPr="001F20D1">
        <w:t xml:space="preserve"> </w:t>
      </w:r>
      <w:r w:rsidRPr="001F20D1">
        <w:t>статусов</w:t>
      </w:r>
      <w:r w:rsidR="00385808" w:rsidRPr="001F20D1">
        <w:t xml:space="preserve"> </w:t>
      </w:r>
      <w:r w:rsidRPr="001F20D1">
        <w:t>документов</w:t>
      </w:r>
      <w:r w:rsidR="00385808" w:rsidRPr="001F20D1">
        <w:t xml:space="preserve"> </w:t>
      </w:r>
      <w:r w:rsidR="00FA4134" w:rsidRPr="001F20D1">
        <w:t>в</w:t>
      </w:r>
      <w:r w:rsidR="00385808" w:rsidRPr="001F20D1">
        <w:t xml:space="preserve"> </w:t>
      </w:r>
      <w:r w:rsidR="00FA4134" w:rsidRPr="001F20D1">
        <w:t>ЛК</w:t>
      </w:r>
      <w:r w:rsidR="00385808" w:rsidRPr="001F20D1">
        <w:t xml:space="preserve"> </w:t>
      </w:r>
      <w:r w:rsidR="00FA4134" w:rsidRPr="001F20D1">
        <w:t>ТОФК</w:t>
      </w:r>
      <w:r w:rsidRPr="001F20D1">
        <w:t>.</w:t>
      </w:r>
    </w:p>
    <w:tbl>
      <w:tblPr>
        <w:tblStyle w:val="GOSTTable"/>
        <w:tblW w:w="5000" w:type="pct"/>
        <w:tblLook w:val="04A0" w:firstRow="1" w:lastRow="0" w:firstColumn="1" w:lastColumn="0" w:noHBand="0" w:noVBand="1"/>
      </w:tblPr>
      <w:tblGrid>
        <w:gridCol w:w="1822"/>
        <w:gridCol w:w="1416"/>
        <w:gridCol w:w="3275"/>
        <w:gridCol w:w="3108"/>
      </w:tblGrid>
      <w:tr w:rsidR="000D6201" w:rsidRPr="001F20D1" w14:paraId="738A69DE" w14:textId="77777777" w:rsidTr="008116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47" w:type="pct"/>
            <w:hideMark/>
          </w:tcPr>
          <w:p w14:paraId="383E6258" w14:textId="2065A11B" w:rsidR="00386F1A" w:rsidRPr="001F20D1" w:rsidRDefault="00386F1A" w:rsidP="00497683">
            <w:pPr>
              <w:pStyle w:val="GOSTTableHead"/>
            </w:pPr>
            <w:r w:rsidRPr="001F20D1">
              <w:t>Наименование</w:t>
            </w:r>
            <w:r w:rsidR="00385808" w:rsidRPr="001F20D1">
              <w:t xml:space="preserve"> </w:t>
            </w:r>
            <w:r w:rsidRPr="001F20D1">
              <w:t>статуса</w:t>
            </w:r>
          </w:p>
        </w:tc>
        <w:tc>
          <w:tcPr>
            <w:tcW w:w="736" w:type="pct"/>
            <w:hideMark/>
          </w:tcPr>
          <w:p w14:paraId="4C4F9F16" w14:textId="7354A0AA" w:rsidR="00386F1A" w:rsidRPr="001F20D1" w:rsidRDefault="00386F1A" w:rsidP="00497683">
            <w:pPr>
              <w:pStyle w:val="GOSTTableHead"/>
            </w:pPr>
            <w:r w:rsidRPr="001F20D1">
              <w:t>Цветовая</w:t>
            </w:r>
            <w:r w:rsidR="00385808" w:rsidRPr="001F20D1">
              <w:t xml:space="preserve"> </w:t>
            </w:r>
            <w:r w:rsidRPr="001F20D1">
              <w:t>индикация</w:t>
            </w:r>
            <w:r w:rsidR="00385808" w:rsidRPr="001F20D1">
              <w:t xml:space="preserve"> </w:t>
            </w:r>
            <w:r w:rsidR="000D6201" w:rsidRPr="001F20D1">
              <w:br/>
            </w:r>
            <w:r w:rsidRPr="001F20D1">
              <w:t>(в</w:t>
            </w:r>
            <w:r w:rsidR="00385808" w:rsidRPr="001F20D1">
              <w:t xml:space="preserve"> </w:t>
            </w:r>
            <w:r w:rsidRPr="001F20D1">
              <w:t>СФ</w:t>
            </w:r>
            <w:r w:rsidR="00385808" w:rsidRPr="001F20D1">
              <w:t xml:space="preserve"> </w:t>
            </w:r>
            <w:r w:rsidRPr="001F20D1">
              <w:t>и</w:t>
            </w:r>
            <w:r w:rsidR="00385808" w:rsidRPr="001F20D1">
              <w:t xml:space="preserve"> </w:t>
            </w:r>
            <w:r w:rsidRPr="001F20D1">
              <w:t>ВФ)</w:t>
            </w:r>
          </w:p>
        </w:tc>
        <w:tc>
          <w:tcPr>
            <w:tcW w:w="1702" w:type="pct"/>
            <w:hideMark/>
          </w:tcPr>
          <w:p w14:paraId="2596F605" w14:textId="34445DD2" w:rsidR="00386F1A" w:rsidRPr="001F20D1" w:rsidRDefault="00386F1A" w:rsidP="00497683">
            <w:pPr>
              <w:pStyle w:val="GOSTTableHead"/>
            </w:pPr>
            <w:r w:rsidRPr="001F20D1">
              <w:t>Правила</w:t>
            </w:r>
            <w:r w:rsidR="00385808" w:rsidRPr="001F20D1">
              <w:t xml:space="preserve"> </w:t>
            </w:r>
            <w:r w:rsidRPr="001F20D1">
              <w:t>присвоения</w:t>
            </w:r>
          </w:p>
        </w:tc>
        <w:tc>
          <w:tcPr>
            <w:tcW w:w="1615" w:type="pct"/>
            <w:hideMark/>
          </w:tcPr>
          <w:p w14:paraId="2B68EE4A" w14:textId="74F543EA" w:rsidR="00386F1A" w:rsidRPr="001F20D1" w:rsidRDefault="00386F1A" w:rsidP="00497683">
            <w:pPr>
              <w:pStyle w:val="GOSTTableHead"/>
            </w:pPr>
            <w:r w:rsidRPr="001F20D1">
              <w:t>Доступные</w:t>
            </w:r>
            <w:r w:rsidR="00385808" w:rsidRPr="001F20D1">
              <w:t xml:space="preserve"> </w:t>
            </w:r>
            <w:r w:rsidRPr="001F20D1">
              <w:t>действия</w:t>
            </w:r>
          </w:p>
        </w:tc>
      </w:tr>
      <w:tr w:rsidR="00386F1A" w:rsidRPr="001F20D1" w14:paraId="4D72E0F9" w14:textId="77777777" w:rsidTr="004976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47" w:type="pct"/>
            <w:hideMark/>
          </w:tcPr>
          <w:p w14:paraId="200C5373" w14:textId="7F75E83D" w:rsidR="00386F1A" w:rsidRPr="001F20D1" w:rsidRDefault="00386F1A" w:rsidP="00497683">
            <w:pPr>
              <w:pStyle w:val="GOSTTablenorm"/>
              <w:rPr>
                <w:color w:val="000000" w:themeColor="text1"/>
              </w:rPr>
            </w:pPr>
            <w:r w:rsidRPr="001F20D1">
              <w:rPr>
                <w:color w:val="000000" w:themeColor="text1"/>
              </w:rPr>
              <w:t>Проект</w:t>
            </w:r>
          </w:p>
        </w:tc>
        <w:tc>
          <w:tcPr>
            <w:tcW w:w="736" w:type="pct"/>
            <w:hideMark/>
          </w:tcPr>
          <w:p w14:paraId="13EA288A" w14:textId="237FA4AE" w:rsidR="00386F1A" w:rsidRPr="001F20D1" w:rsidRDefault="00386F1A" w:rsidP="00497683">
            <w:pPr>
              <w:pStyle w:val="GOSTTablenorm"/>
              <w:rPr>
                <w:color w:val="000000" w:themeColor="text1"/>
              </w:rPr>
            </w:pPr>
            <w:r w:rsidRPr="001F20D1">
              <w:rPr>
                <w:color w:val="000000" w:themeColor="text1"/>
              </w:rPr>
              <w:t>Серый</w:t>
            </w:r>
          </w:p>
        </w:tc>
        <w:tc>
          <w:tcPr>
            <w:tcW w:w="1702" w:type="pct"/>
            <w:hideMark/>
          </w:tcPr>
          <w:p w14:paraId="1921EDBB" w14:textId="4F1A1344" w:rsidR="00386F1A" w:rsidRPr="001F20D1" w:rsidRDefault="00386F1A" w:rsidP="00497683">
            <w:pPr>
              <w:pStyle w:val="GOSTTablenorm"/>
              <w:rPr>
                <w:color w:val="000000" w:themeColor="text1"/>
              </w:rPr>
            </w:pPr>
            <w:r w:rsidRPr="001F20D1">
              <w:rPr>
                <w:color w:val="000000" w:themeColor="text1"/>
              </w:rPr>
              <w:t>Статус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присваивается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Системой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при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создании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Информации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вручную</w:t>
            </w:r>
          </w:p>
        </w:tc>
        <w:tc>
          <w:tcPr>
            <w:tcW w:w="1615" w:type="pct"/>
            <w:hideMark/>
          </w:tcPr>
          <w:p w14:paraId="45A9F03B" w14:textId="7B789F29" w:rsidR="00386F1A" w:rsidRPr="001F20D1" w:rsidRDefault="00386F1A" w:rsidP="00497683">
            <w:pPr>
              <w:pStyle w:val="GOSTTablenorm"/>
            </w:pPr>
            <w:r w:rsidRPr="001F20D1">
              <w:t>Формируется</w:t>
            </w:r>
            <w:r w:rsidR="00385808" w:rsidRPr="001F20D1">
              <w:t xml:space="preserve"> </w:t>
            </w:r>
            <w:r w:rsidRPr="001F20D1">
              <w:t>документ</w:t>
            </w:r>
            <w:r w:rsidR="00385808" w:rsidRPr="001F20D1">
              <w:t xml:space="preserve"> </w:t>
            </w:r>
            <w:r w:rsidRPr="001F20D1">
              <w:t>с</w:t>
            </w:r>
            <w:r w:rsidR="00385808" w:rsidRPr="001F20D1">
              <w:t xml:space="preserve"> </w:t>
            </w:r>
            <w:r w:rsidRPr="001F20D1">
              <w:t>предзаполненными</w:t>
            </w:r>
            <w:r w:rsidR="00385808" w:rsidRPr="001F20D1">
              <w:t xml:space="preserve"> </w:t>
            </w:r>
            <w:r w:rsidRPr="001F20D1">
              <w:t>полями.</w:t>
            </w:r>
          </w:p>
          <w:p w14:paraId="2371E459" w14:textId="6902542C" w:rsidR="00386F1A" w:rsidRPr="001F20D1" w:rsidRDefault="00386F1A" w:rsidP="00497683">
            <w:pPr>
              <w:pStyle w:val="GOSTTablenorm"/>
            </w:pPr>
            <w:r w:rsidRPr="001F20D1">
              <w:t>Пользователь</w:t>
            </w:r>
            <w:r w:rsidR="00385808" w:rsidRPr="001F20D1">
              <w:t xml:space="preserve"> </w:t>
            </w:r>
            <w:r w:rsidRPr="001F20D1">
              <w:t>может:</w:t>
            </w:r>
          </w:p>
          <w:p w14:paraId="6351E6CC" w14:textId="1A84FDBE" w:rsidR="00386F1A" w:rsidRPr="001F20D1" w:rsidRDefault="00FF208E" w:rsidP="00497683">
            <w:pPr>
              <w:pStyle w:val="GOSTTableListMark1"/>
            </w:pPr>
            <w:r w:rsidRPr="001F20D1">
              <w:t>у</w:t>
            </w:r>
            <w:r w:rsidR="00386F1A" w:rsidRPr="001F20D1">
              <w:t>далить</w:t>
            </w:r>
            <w:r w:rsidR="00385808" w:rsidRPr="001F20D1">
              <w:t xml:space="preserve"> </w:t>
            </w:r>
            <w:r w:rsidR="00386F1A" w:rsidRPr="001F20D1">
              <w:t>документ</w:t>
            </w:r>
            <w:r w:rsidR="00385808" w:rsidRPr="001F20D1">
              <w:t xml:space="preserve"> </w:t>
            </w:r>
            <w:r w:rsidR="00386F1A" w:rsidRPr="001F20D1">
              <w:t>→</w:t>
            </w:r>
            <w:r w:rsidR="00385808" w:rsidRPr="001F20D1">
              <w:t xml:space="preserve"> </w:t>
            </w:r>
            <w:r w:rsidR="00386F1A" w:rsidRPr="001F20D1">
              <w:t>перевод</w:t>
            </w:r>
            <w:r w:rsidR="00385808" w:rsidRPr="001F20D1">
              <w:t xml:space="preserve"> </w:t>
            </w:r>
            <w:r w:rsidR="00386F1A" w:rsidRPr="001F20D1">
              <w:t>Информации</w:t>
            </w:r>
            <w:r w:rsidR="00385808" w:rsidRPr="001F20D1">
              <w:t xml:space="preserve"> </w:t>
            </w:r>
            <w:r w:rsidR="00386F1A" w:rsidRPr="001F20D1">
              <w:t>в</w:t>
            </w:r>
            <w:r w:rsidR="00385808" w:rsidRPr="001F20D1">
              <w:t xml:space="preserve"> </w:t>
            </w:r>
            <w:r w:rsidR="00386F1A" w:rsidRPr="001F20D1">
              <w:t>статус</w:t>
            </w:r>
            <w:r w:rsidR="00385808" w:rsidRPr="001F20D1">
              <w:t xml:space="preserve"> </w:t>
            </w:r>
            <w:r w:rsidR="002708F7" w:rsidRPr="001F20D1">
              <w:t>«</w:t>
            </w:r>
            <w:r w:rsidR="00386F1A" w:rsidRPr="001F20D1">
              <w:t>Удален</w:t>
            </w:r>
            <w:r w:rsidR="002708F7" w:rsidRPr="001F20D1">
              <w:t>»</w:t>
            </w:r>
            <w:r w:rsidRPr="001F20D1">
              <w:t>;</w:t>
            </w:r>
          </w:p>
          <w:p w14:paraId="5810105A" w14:textId="055E4D55" w:rsidR="00386F1A" w:rsidRPr="001F20D1" w:rsidRDefault="00FF208E" w:rsidP="00497683">
            <w:pPr>
              <w:pStyle w:val="GOSTTableListMark1"/>
            </w:pPr>
            <w:r w:rsidRPr="001F20D1">
              <w:t>п</w:t>
            </w:r>
            <w:r w:rsidR="00386F1A" w:rsidRPr="001F20D1">
              <w:t>роверить</w:t>
            </w:r>
            <w:r w:rsidR="00385808" w:rsidRPr="001F20D1">
              <w:t xml:space="preserve"> </w:t>
            </w:r>
            <w:r w:rsidR="00386F1A" w:rsidRPr="001F20D1">
              <w:t>документ</w:t>
            </w:r>
            <w:r w:rsidR="00385808" w:rsidRPr="001F20D1">
              <w:t xml:space="preserve"> </w:t>
            </w:r>
            <w:r w:rsidR="00386F1A" w:rsidRPr="001F20D1">
              <w:t>→</w:t>
            </w:r>
            <w:r w:rsidR="00385808" w:rsidRPr="001F20D1">
              <w:t xml:space="preserve"> </w:t>
            </w:r>
            <w:r w:rsidR="00386F1A" w:rsidRPr="001F20D1">
              <w:t>перевод</w:t>
            </w:r>
            <w:r w:rsidR="00385808" w:rsidRPr="001F20D1">
              <w:t xml:space="preserve"> </w:t>
            </w:r>
            <w:r w:rsidR="00386F1A" w:rsidRPr="001F20D1">
              <w:t>Информации</w:t>
            </w:r>
            <w:r w:rsidR="00385808" w:rsidRPr="001F20D1">
              <w:t xml:space="preserve"> </w:t>
            </w:r>
            <w:r w:rsidR="00386F1A" w:rsidRPr="001F20D1">
              <w:t>в</w:t>
            </w:r>
            <w:r w:rsidR="00385808" w:rsidRPr="001F20D1">
              <w:t xml:space="preserve"> </w:t>
            </w:r>
            <w:r w:rsidR="00386F1A" w:rsidRPr="001F20D1">
              <w:t>статус</w:t>
            </w:r>
            <w:r w:rsidR="00385808" w:rsidRPr="001F20D1">
              <w:t xml:space="preserve"> </w:t>
            </w:r>
            <w:r w:rsidR="002708F7" w:rsidRPr="001F20D1">
              <w:t>«</w:t>
            </w:r>
            <w:r w:rsidR="00386F1A" w:rsidRPr="001F20D1">
              <w:t>Проверен</w:t>
            </w:r>
            <w:r w:rsidR="002708F7" w:rsidRPr="001F20D1">
              <w:t>»</w:t>
            </w:r>
            <w:r w:rsidRPr="001F20D1">
              <w:t>;</w:t>
            </w:r>
          </w:p>
          <w:p w14:paraId="7B502A47" w14:textId="20217694" w:rsidR="00386F1A" w:rsidRPr="001F20D1" w:rsidRDefault="00FF208E" w:rsidP="00497683">
            <w:pPr>
              <w:pStyle w:val="GOSTTableListMark1"/>
            </w:pPr>
            <w:r w:rsidRPr="001F20D1">
              <w:t>р</w:t>
            </w:r>
            <w:r w:rsidR="00386F1A" w:rsidRPr="001F20D1">
              <w:t>едактировать</w:t>
            </w:r>
            <w:r w:rsidR="00385808" w:rsidRPr="001F20D1">
              <w:t xml:space="preserve"> </w:t>
            </w:r>
            <w:r w:rsidR="00386F1A" w:rsidRPr="001F20D1">
              <w:t>документ</w:t>
            </w:r>
            <w:r w:rsidR="00385808" w:rsidRPr="001F20D1">
              <w:t xml:space="preserve"> </w:t>
            </w:r>
            <w:r w:rsidR="00386F1A" w:rsidRPr="001F20D1">
              <w:t>→</w:t>
            </w:r>
            <w:r w:rsidR="00385808" w:rsidRPr="001F20D1">
              <w:t xml:space="preserve"> </w:t>
            </w:r>
            <w:r w:rsidR="00386F1A" w:rsidRPr="001F20D1">
              <w:t>статус</w:t>
            </w:r>
            <w:r w:rsidR="00385808" w:rsidRPr="001F20D1">
              <w:t xml:space="preserve"> </w:t>
            </w:r>
            <w:r w:rsidR="00386F1A" w:rsidRPr="001F20D1">
              <w:t>документа</w:t>
            </w:r>
            <w:r w:rsidR="00385808" w:rsidRPr="001F20D1">
              <w:t xml:space="preserve"> </w:t>
            </w:r>
            <w:r w:rsidR="00386F1A" w:rsidRPr="001F20D1">
              <w:t>не</w:t>
            </w:r>
            <w:r w:rsidR="00385808" w:rsidRPr="001F20D1">
              <w:t xml:space="preserve"> </w:t>
            </w:r>
            <w:r w:rsidR="00386F1A" w:rsidRPr="001F20D1">
              <w:t>изменяется</w:t>
            </w:r>
          </w:p>
        </w:tc>
      </w:tr>
      <w:tr w:rsidR="00386F1A" w:rsidRPr="001F20D1" w14:paraId="1130A35A" w14:textId="77777777" w:rsidTr="004976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47" w:type="pct"/>
            <w:hideMark/>
          </w:tcPr>
          <w:p w14:paraId="4B2DA1F9" w14:textId="7ABE8417" w:rsidR="00386F1A" w:rsidRPr="001F20D1" w:rsidRDefault="00386F1A" w:rsidP="00497683">
            <w:pPr>
              <w:pStyle w:val="GOSTTablenorm"/>
              <w:rPr>
                <w:color w:val="000000" w:themeColor="text1"/>
              </w:rPr>
            </w:pPr>
            <w:r w:rsidRPr="001F20D1">
              <w:rPr>
                <w:color w:val="000000" w:themeColor="text1"/>
              </w:rPr>
              <w:lastRenderedPageBreak/>
              <w:t>Создан</w:t>
            </w:r>
          </w:p>
        </w:tc>
        <w:tc>
          <w:tcPr>
            <w:tcW w:w="736" w:type="pct"/>
            <w:hideMark/>
          </w:tcPr>
          <w:p w14:paraId="30ABAE6A" w14:textId="764A7E2F" w:rsidR="00386F1A" w:rsidRPr="001F20D1" w:rsidRDefault="00386F1A" w:rsidP="00497683">
            <w:pPr>
              <w:pStyle w:val="GOSTTablenorm"/>
              <w:rPr>
                <w:color w:val="000000" w:themeColor="text1"/>
              </w:rPr>
            </w:pPr>
            <w:r w:rsidRPr="001F20D1">
              <w:rPr>
                <w:color w:val="000000" w:themeColor="text1"/>
              </w:rPr>
              <w:t>Серый</w:t>
            </w:r>
          </w:p>
        </w:tc>
        <w:tc>
          <w:tcPr>
            <w:tcW w:w="1702" w:type="pct"/>
            <w:hideMark/>
          </w:tcPr>
          <w:p w14:paraId="454EF3FF" w14:textId="38D6DF71" w:rsidR="00386F1A" w:rsidRPr="001F20D1" w:rsidRDefault="00386F1A" w:rsidP="00497683">
            <w:pPr>
              <w:pStyle w:val="GOSTTablenorm"/>
              <w:rPr>
                <w:color w:val="000000" w:themeColor="text1"/>
              </w:rPr>
            </w:pPr>
            <w:r w:rsidRPr="001F20D1">
              <w:rPr>
                <w:color w:val="000000" w:themeColor="text1"/>
              </w:rPr>
              <w:t>Статус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присваивается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Системой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при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загрузке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документа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в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Систему</w:t>
            </w:r>
          </w:p>
        </w:tc>
        <w:tc>
          <w:tcPr>
            <w:tcW w:w="1615" w:type="pct"/>
            <w:hideMark/>
          </w:tcPr>
          <w:p w14:paraId="00F34F2A" w14:textId="24298962" w:rsidR="00386F1A" w:rsidRPr="001F20D1" w:rsidRDefault="00386F1A" w:rsidP="00497683">
            <w:pPr>
              <w:pStyle w:val="GOSTTablenorm"/>
              <w:rPr>
                <w:color w:val="000000" w:themeColor="text1"/>
              </w:rPr>
            </w:pPr>
            <w:r w:rsidRPr="001F20D1">
              <w:rPr>
                <w:color w:val="000000" w:themeColor="text1"/>
              </w:rPr>
              <w:t>–</w:t>
            </w:r>
          </w:p>
        </w:tc>
      </w:tr>
      <w:tr w:rsidR="00386F1A" w:rsidRPr="001F20D1" w14:paraId="014D0935" w14:textId="77777777" w:rsidTr="004976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47" w:type="pct"/>
            <w:hideMark/>
          </w:tcPr>
          <w:p w14:paraId="11F763CE" w14:textId="714DB13F" w:rsidR="00386F1A" w:rsidRPr="001F20D1" w:rsidRDefault="00386F1A" w:rsidP="00497683">
            <w:pPr>
              <w:pStyle w:val="GOSTTablenorm"/>
              <w:rPr>
                <w:color w:val="000000" w:themeColor="text1"/>
              </w:rPr>
            </w:pPr>
            <w:r w:rsidRPr="001F20D1">
              <w:rPr>
                <w:color w:val="000000" w:themeColor="text1"/>
              </w:rPr>
              <w:t>Удален</w:t>
            </w:r>
          </w:p>
        </w:tc>
        <w:tc>
          <w:tcPr>
            <w:tcW w:w="736" w:type="pct"/>
            <w:hideMark/>
          </w:tcPr>
          <w:p w14:paraId="5ABC85FA" w14:textId="22D7BBD9" w:rsidR="00386F1A" w:rsidRPr="001F20D1" w:rsidRDefault="00386F1A" w:rsidP="00497683">
            <w:pPr>
              <w:pStyle w:val="GOSTTablenorm"/>
              <w:rPr>
                <w:color w:val="000000" w:themeColor="text1"/>
              </w:rPr>
            </w:pPr>
            <w:r w:rsidRPr="001F20D1">
              <w:rPr>
                <w:color w:val="000000" w:themeColor="text1"/>
              </w:rPr>
              <w:t>–</w:t>
            </w:r>
          </w:p>
        </w:tc>
        <w:tc>
          <w:tcPr>
            <w:tcW w:w="1702" w:type="pct"/>
            <w:hideMark/>
          </w:tcPr>
          <w:p w14:paraId="0D6CA97E" w14:textId="53C69845" w:rsidR="00386F1A" w:rsidRPr="001F20D1" w:rsidRDefault="00386F1A" w:rsidP="00497683">
            <w:pPr>
              <w:pStyle w:val="GOSTTablenorm"/>
              <w:rPr>
                <w:color w:val="000000" w:themeColor="text1"/>
              </w:rPr>
            </w:pPr>
            <w:r w:rsidRPr="001F20D1">
              <w:rPr>
                <w:color w:val="000000" w:themeColor="text1"/>
              </w:rPr>
              <w:t>Статус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присваивается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Системой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при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выполнении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действия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="002708F7" w:rsidRPr="001F20D1">
              <w:rPr>
                <w:color w:val="000000" w:themeColor="text1"/>
              </w:rPr>
              <w:t>«</w:t>
            </w:r>
            <w:r w:rsidRPr="001F20D1">
              <w:rPr>
                <w:color w:val="000000" w:themeColor="text1"/>
              </w:rPr>
              <w:t>Удалить</w:t>
            </w:r>
            <w:r w:rsidR="002708F7" w:rsidRPr="001F20D1">
              <w:rPr>
                <w:color w:val="000000" w:themeColor="text1"/>
              </w:rPr>
              <w:t>»</w:t>
            </w:r>
          </w:p>
        </w:tc>
        <w:tc>
          <w:tcPr>
            <w:tcW w:w="1615" w:type="pct"/>
            <w:hideMark/>
          </w:tcPr>
          <w:p w14:paraId="1CAF0484" w14:textId="4C002738" w:rsidR="00386F1A" w:rsidRPr="001F20D1" w:rsidRDefault="00386F1A" w:rsidP="00497683">
            <w:pPr>
              <w:pStyle w:val="GOSTTablenorm"/>
              <w:rPr>
                <w:color w:val="000000" w:themeColor="text1"/>
              </w:rPr>
            </w:pPr>
            <w:r w:rsidRPr="001F20D1">
              <w:t>–</w:t>
            </w:r>
          </w:p>
        </w:tc>
      </w:tr>
      <w:tr w:rsidR="00386F1A" w:rsidRPr="001F20D1" w14:paraId="34B570A4" w14:textId="77777777" w:rsidTr="004976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47" w:type="pct"/>
            <w:hideMark/>
          </w:tcPr>
          <w:p w14:paraId="1FB10AA2" w14:textId="123E9F43" w:rsidR="00386F1A" w:rsidRPr="001F20D1" w:rsidRDefault="00386F1A" w:rsidP="00497683">
            <w:pPr>
              <w:pStyle w:val="GOSTTablenorm"/>
              <w:rPr>
                <w:color w:val="000000" w:themeColor="text1"/>
              </w:rPr>
            </w:pPr>
            <w:r w:rsidRPr="001F20D1">
              <w:rPr>
                <w:color w:val="000000" w:themeColor="text1"/>
              </w:rPr>
              <w:t>Подготовлен</w:t>
            </w:r>
          </w:p>
        </w:tc>
        <w:tc>
          <w:tcPr>
            <w:tcW w:w="736" w:type="pct"/>
            <w:hideMark/>
          </w:tcPr>
          <w:p w14:paraId="65F1A9FF" w14:textId="466AF55E" w:rsidR="00386F1A" w:rsidRPr="001F20D1" w:rsidRDefault="00386F1A" w:rsidP="00497683">
            <w:pPr>
              <w:pStyle w:val="GOSTTablenorm"/>
              <w:rPr>
                <w:color w:val="000000" w:themeColor="text1"/>
              </w:rPr>
            </w:pPr>
            <w:r w:rsidRPr="001F20D1">
              <w:rPr>
                <w:color w:val="000000" w:themeColor="text1"/>
              </w:rPr>
              <w:t>желтый</w:t>
            </w:r>
          </w:p>
        </w:tc>
        <w:tc>
          <w:tcPr>
            <w:tcW w:w="1702" w:type="pct"/>
            <w:hideMark/>
          </w:tcPr>
          <w:p w14:paraId="03137E95" w14:textId="5CCACDD8" w:rsidR="00386F1A" w:rsidRPr="001F20D1" w:rsidRDefault="00386F1A" w:rsidP="00497683">
            <w:pPr>
              <w:pStyle w:val="GOSTTablenorm"/>
              <w:rPr>
                <w:rFonts w:eastAsiaTheme="minorEastAsia"/>
                <w:color w:val="000000" w:themeColor="text1"/>
              </w:rPr>
            </w:pPr>
            <w:r w:rsidRPr="001F20D1">
              <w:rPr>
                <w:color w:val="000000" w:themeColor="text1"/>
              </w:rPr>
              <w:t>Статус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присваивается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системой:</w:t>
            </w:r>
          </w:p>
          <w:p w14:paraId="1DEBDB52" w14:textId="614704AD" w:rsidR="00386F1A" w:rsidRPr="001F20D1" w:rsidRDefault="00386F1A" w:rsidP="00497683">
            <w:pPr>
              <w:pStyle w:val="GOSTTableListMark1"/>
            </w:pPr>
            <w:r w:rsidRPr="001F20D1">
              <w:t>при</w:t>
            </w:r>
            <w:r w:rsidR="00385808" w:rsidRPr="001F20D1">
              <w:t xml:space="preserve"> </w:t>
            </w:r>
            <w:r w:rsidRPr="001F20D1">
              <w:t>выполнении</w:t>
            </w:r>
            <w:r w:rsidR="00385808" w:rsidRPr="001F20D1">
              <w:t xml:space="preserve"> </w:t>
            </w:r>
            <w:r w:rsidRPr="001F20D1">
              <w:t>действия</w:t>
            </w:r>
            <w:r w:rsidR="00385808" w:rsidRPr="001F20D1">
              <w:t xml:space="preserve"> </w:t>
            </w:r>
            <w:r w:rsidR="002708F7" w:rsidRPr="001F20D1">
              <w:t>«</w:t>
            </w:r>
            <w:r w:rsidRPr="001F20D1">
              <w:t>Проверить</w:t>
            </w:r>
            <w:r w:rsidR="002708F7" w:rsidRPr="001F20D1">
              <w:t>»</w:t>
            </w:r>
            <w:r w:rsidRPr="001F20D1">
              <w:t>;</w:t>
            </w:r>
          </w:p>
          <w:p w14:paraId="7C498D50" w14:textId="33CB7FA1" w:rsidR="00386F1A" w:rsidRPr="001F20D1" w:rsidRDefault="00386F1A" w:rsidP="00497683">
            <w:pPr>
              <w:pStyle w:val="GOSTTableListMark1"/>
            </w:pPr>
            <w:r w:rsidRPr="001F20D1">
              <w:t>автоматически,</w:t>
            </w:r>
            <w:r w:rsidR="00385808" w:rsidRPr="001F20D1">
              <w:t xml:space="preserve"> </w:t>
            </w:r>
            <w:r w:rsidRPr="001F20D1">
              <w:t>после</w:t>
            </w:r>
            <w:r w:rsidR="00385808" w:rsidRPr="001F20D1">
              <w:t xml:space="preserve"> </w:t>
            </w:r>
            <w:r w:rsidRPr="001F20D1">
              <w:t>успешного</w:t>
            </w:r>
            <w:r w:rsidR="00385808" w:rsidRPr="001F20D1">
              <w:t xml:space="preserve"> </w:t>
            </w:r>
            <w:r w:rsidRPr="001F20D1">
              <w:t>прохождения</w:t>
            </w:r>
            <w:r w:rsidR="00385808" w:rsidRPr="001F20D1">
              <w:t xml:space="preserve"> </w:t>
            </w:r>
            <w:r w:rsidRPr="001F20D1">
              <w:t>контролей</w:t>
            </w:r>
            <w:r w:rsidR="00385808" w:rsidRPr="001F20D1">
              <w:t xml:space="preserve"> </w:t>
            </w:r>
            <w:r w:rsidRPr="001F20D1">
              <w:t>при</w:t>
            </w:r>
            <w:r w:rsidR="00385808" w:rsidRPr="001F20D1">
              <w:t xml:space="preserve"> </w:t>
            </w:r>
            <w:r w:rsidRPr="001F20D1">
              <w:t>загрузке</w:t>
            </w:r>
            <w:r w:rsidR="00385808" w:rsidRPr="001F20D1">
              <w:t xml:space="preserve"> </w:t>
            </w:r>
            <w:r w:rsidRPr="001F20D1">
              <w:t>документа;</w:t>
            </w:r>
          </w:p>
          <w:p w14:paraId="2CBF3392" w14:textId="2AC82546" w:rsidR="00386F1A" w:rsidRPr="001F20D1" w:rsidRDefault="00386F1A" w:rsidP="00497683">
            <w:pPr>
              <w:pStyle w:val="GOSTTableListMark1"/>
            </w:pPr>
            <w:r w:rsidRPr="001F20D1">
              <w:t>в</w:t>
            </w:r>
            <w:r w:rsidR="00385808" w:rsidRPr="001F20D1">
              <w:t xml:space="preserve"> </w:t>
            </w:r>
            <w:r w:rsidRPr="001F20D1">
              <w:t>случае</w:t>
            </w:r>
            <w:r w:rsidR="00385808" w:rsidRPr="001F20D1">
              <w:t xml:space="preserve"> </w:t>
            </w:r>
            <w:r w:rsidRPr="001F20D1">
              <w:t>отсутствия</w:t>
            </w:r>
            <w:r w:rsidR="00385808" w:rsidRPr="001F20D1">
              <w:t xml:space="preserve"> </w:t>
            </w:r>
            <w:r w:rsidRPr="001F20D1">
              <w:t>выписки</w:t>
            </w:r>
            <w:r w:rsidR="00385808" w:rsidRPr="001F20D1">
              <w:t xml:space="preserve"> </w:t>
            </w:r>
            <w:r w:rsidRPr="001F20D1">
              <w:t>по</w:t>
            </w:r>
            <w:r w:rsidR="00385808" w:rsidRPr="001F20D1">
              <w:t xml:space="preserve"> </w:t>
            </w:r>
            <w:r w:rsidRPr="001F20D1">
              <w:t>счету</w:t>
            </w:r>
            <w:r w:rsidR="00385808" w:rsidRPr="001F20D1">
              <w:t xml:space="preserve"> </w:t>
            </w:r>
            <w:r w:rsidRPr="001F20D1">
              <w:t>40116</w:t>
            </w:r>
            <w:r w:rsidR="00385808" w:rsidRPr="001F20D1">
              <w:t xml:space="preserve"> </w:t>
            </w:r>
            <w:r w:rsidRPr="001F20D1">
              <w:t>на</w:t>
            </w:r>
            <w:r w:rsidR="00385808" w:rsidRPr="001F20D1">
              <w:t xml:space="preserve"> </w:t>
            </w:r>
            <w:r w:rsidRPr="001F20D1">
              <w:t>статусе</w:t>
            </w:r>
            <w:r w:rsidR="00385808" w:rsidRPr="001F20D1">
              <w:t xml:space="preserve"> </w:t>
            </w:r>
            <w:r w:rsidR="002708F7" w:rsidRPr="001F20D1">
              <w:t>«</w:t>
            </w:r>
            <w:r w:rsidRPr="001F20D1">
              <w:t>Проверен</w:t>
            </w:r>
            <w:r w:rsidR="002708F7" w:rsidRPr="001F20D1">
              <w:t>»</w:t>
            </w:r>
            <w:r w:rsidR="00385808" w:rsidRPr="001F20D1">
              <w:t xml:space="preserve"> </w:t>
            </w:r>
            <w:r w:rsidRPr="001F20D1">
              <w:t>за</w:t>
            </w:r>
            <w:r w:rsidR="00385808" w:rsidRPr="001F20D1">
              <w:t xml:space="preserve"> </w:t>
            </w:r>
            <w:r w:rsidRPr="001F20D1">
              <w:t>соответствующий</w:t>
            </w:r>
            <w:r w:rsidR="00385808" w:rsidRPr="001F20D1">
              <w:t xml:space="preserve"> </w:t>
            </w:r>
            <w:r w:rsidRPr="001F20D1">
              <w:t>операционный</w:t>
            </w:r>
            <w:r w:rsidR="00385808" w:rsidRPr="001F20D1">
              <w:t xml:space="preserve"> </w:t>
            </w:r>
            <w:r w:rsidRPr="001F20D1">
              <w:t>день</w:t>
            </w:r>
            <w:r w:rsidR="00385808" w:rsidRPr="001F20D1">
              <w:t xml:space="preserve"> </w:t>
            </w:r>
            <w:r w:rsidRPr="001F20D1">
              <w:t>(дата</w:t>
            </w:r>
            <w:r w:rsidR="00385808" w:rsidRPr="001F20D1">
              <w:t xml:space="preserve"> </w:t>
            </w:r>
            <w:r w:rsidRPr="001F20D1">
              <w:t>выписки</w:t>
            </w:r>
            <w:r w:rsidR="00385808" w:rsidRPr="001F20D1">
              <w:t xml:space="preserve"> </w:t>
            </w:r>
            <w:r w:rsidRPr="001F20D1">
              <w:t>равна</w:t>
            </w:r>
            <w:r w:rsidR="00385808" w:rsidRPr="001F20D1">
              <w:t xml:space="preserve"> </w:t>
            </w:r>
            <w:r w:rsidRPr="001F20D1">
              <w:t>дате</w:t>
            </w:r>
            <w:r w:rsidR="00385808" w:rsidRPr="001F20D1">
              <w:t xml:space="preserve"> </w:t>
            </w:r>
            <w:r w:rsidRPr="001F20D1">
              <w:t>Информации)</w:t>
            </w:r>
          </w:p>
        </w:tc>
        <w:tc>
          <w:tcPr>
            <w:tcW w:w="1615" w:type="pct"/>
            <w:hideMark/>
          </w:tcPr>
          <w:p w14:paraId="3E2A251B" w14:textId="028E5902" w:rsidR="00386F1A" w:rsidRPr="001F20D1" w:rsidRDefault="00386F1A" w:rsidP="00497683">
            <w:pPr>
              <w:pStyle w:val="GOSTTablenorm"/>
            </w:pPr>
            <w:r w:rsidRPr="001F20D1">
              <w:t>Запускаются</w:t>
            </w:r>
            <w:r w:rsidR="00385808" w:rsidRPr="001F20D1">
              <w:t xml:space="preserve"> </w:t>
            </w:r>
            <w:r w:rsidRPr="001F20D1">
              <w:t>автоматизированные</w:t>
            </w:r>
            <w:r w:rsidR="00385808" w:rsidRPr="001F20D1">
              <w:t xml:space="preserve"> </w:t>
            </w:r>
            <w:r w:rsidRPr="001F20D1">
              <w:t>проверки</w:t>
            </w:r>
            <w:r w:rsidR="00CB5551" w:rsidRPr="001F20D1">
              <w:t>.</w:t>
            </w:r>
          </w:p>
          <w:p w14:paraId="71DE5812" w14:textId="51C99E08" w:rsidR="00386F1A" w:rsidRPr="001F20D1" w:rsidRDefault="00386F1A" w:rsidP="00497683">
            <w:pPr>
              <w:pStyle w:val="GOSTTablenorm"/>
            </w:pPr>
            <w:r w:rsidRPr="001F20D1">
              <w:t>Пользователь</w:t>
            </w:r>
            <w:r w:rsidR="00385808" w:rsidRPr="001F20D1">
              <w:t xml:space="preserve"> </w:t>
            </w:r>
            <w:r w:rsidRPr="001F20D1">
              <w:t>может</w:t>
            </w:r>
            <w:r w:rsidR="00385808" w:rsidRPr="001F20D1">
              <w:t xml:space="preserve"> </w:t>
            </w:r>
            <w:r w:rsidRPr="001F20D1">
              <w:t>направить</w:t>
            </w:r>
            <w:r w:rsidR="00385808" w:rsidRPr="001F20D1">
              <w:t xml:space="preserve"> </w:t>
            </w:r>
            <w:r w:rsidRPr="001F20D1">
              <w:t>документ</w:t>
            </w:r>
            <w:r w:rsidR="00385808" w:rsidRPr="001F20D1">
              <w:t xml:space="preserve"> </w:t>
            </w:r>
            <w:r w:rsidRPr="001F20D1">
              <w:t>на:</w:t>
            </w:r>
            <w:r w:rsidR="00385808" w:rsidRPr="001F20D1">
              <w:t xml:space="preserve"> </w:t>
            </w:r>
          </w:p>
          <w:p w14:paraId="79E58D84" w14:textId="33B6CCCA" w:rsidR="00386F1A" w:rsidRPr="001F20D1" w:rsidRDefault="00386F1A" w:rsidP="00497683">
            <w:pPr>
              <w:pStyle w:val="GOSTTableListMark1"/>
            </w:pPr>
            <w:r w:rsidRPr="001F20D1">
              <w:t>выверку</w:t>
            </w:r>
            <w:r w:rsidR="00385808" w:rsidRPr="001F20D1">
              <w:t xml:space="preserve"> </w:t>
            </w:r>
            <w:r w:rsidRPr="001F20D1">
              <w:t>строк</w:t>
            </w:r>
            <w:r w:rsidR="00385808" w:rsidRPr="001F20D1">
              <w:t xml:space="preserve"> </w:t>
            </w:r>
            <w:r w:rsidRPr="001F20D1">
              <w:t>со</w:t>
            </w:r>
            <w:r w:rsidR="00385808" w:rsidRPr="001F20D1">
              <w:t xml:space="preserve"> </w:t>
            </w:r>
            <w:r w:rsidRPr="001F20D1">
              <w:t>строками</w:t>
            </w:r>
            <w:r w:rsidR="00385808" w:rsidRPr="001F20D1">
              <w:t xml:space="preserve"> </w:t>
            </w:r>
            <w:r w:rsidRPr="001F20D1">
              <w:t>выписки</w:t>
            </w:r>
            <w:r w:rsidR="00385808" w:rsidRPr="001F20D1">
              <w:t xml:space="preserve"> </w:t>
            </w:r>
            <w:r w:rsidRPr="001F20D1">
              <w:t>банка</w:t>
            </w:r>
            <w:r w:rsidR="00385808" w:rsidRPr="001F20D1">
              <w:t xml:space="preserve"> </w:t>
            </w:r>
            <w:r w:rsidRPr="001F20D1">
              <w:t>→</w:t>
            </w:r>
            <w:r w:rsidR="00385808" w:rsidRPr="001F20D1">
              <w:t xml:space="preserve"> </w:t>
            </w:r>
            <w:r w:rsidRPr="001F20D1">
              <w:t>перевод</w:t>
            </w:r>
            <w:r w:rsidR="00385808" w:rsidRPr="001F20D1">
              <w:t xml:space="preserve"> </w:t>
            </w:r>
            <w:r w:rsidRPr="001F20D1">
              <w:t>Информации</w:t>
            </w:r>
            <w:r w:rsidR="00385808" w:rsidRPr="001F20D1">
              <w:t xml:space="preserve"> </w:t>
            </w:r>
            <w:r w:rsidRPr="001F20D1">
              <w:t>в</w:t>
            </w:r>
            <w:r w:rsidR="00385808" w:rsidRPr="001F20D1">
              <w:t xml:space="preserve"> </w:t>
            </w:r>
            <w:r w:rsidRPr="001F20D1">
              <w:t>статус</w:t>
            </w:r>
            <w:r w:rsidR="00385808" w:rsidRPr="001F20D1">
              <w:t xml:space="preserve"> </w:t>
            </w:r>
            <w:r w:rsidR="002708F7" w:rsidRPr="001F20D1">
              <w:t>«</w:t>
            </w:r>
            <w:r w:rsidRPr="001F20D1">
              <w:t>Обработан</w:t>
            </w:r>
            <w:r w:rsidR="002708F7" w:rsidRPr="001F20D1">
              <w:t>»</w:t>
            </w:r>
            <w:r w:rsidRPr="001F20D1">
              <w:t>,</w:t>
            </w:r>
            <w:r w:rsidR="00385808" w:rsidRPr="001F20D1">
              <w:t xml:space="preserve"> </w:t>
            </w:r>
            <w:r w:rsidRPr="001F20D1">
              <w:t>в</w:t>
            </w:r>
            <w:r w:rsidR="00385808" w:rsidRPr="001F20D1">
              <w:t xml:space="preserve"> </w:t>
            </w:r>
            <w:r w:rsidRPr="001F20D1">
              <w:t>случае</w:t>
            </w:r>
            <w:r w:rsidR="00385808" w:rsidRPr="001F20D1">
              <w:t xml:space="preserve"> </w:t>
            </w:r>
            <w:r w:rsidRPr="001F20D1">
              <w:t>полной</w:t>
            </w:r>
            <w:r w:rsidR="00385808" w:rsidRPr="001F20D1">
              <w:t xml:space="preserve"> </w:t>
            </w:r>
            <w:r w:rsidRPr="001F20D1">
              <w:t>выверки</w:t>
            </w:r>
            <w:r w:rsidR="00385808" w:rsidRPr="001F20D1">
              <w:t xml:space="preserve"> </w:t>
            </w:r>
            <w:r w:rsidRPr="001F20D1">
              <w:t>строк</w:t>
            </w:r>
            <w:r w:rsidR="00385808" w:rsidRPr="001F20D1">
              <w:t xml:space="preserve"> </w:t>
            </w:r>
            <w:r w:rsidRPr="001F20D1">
              <w:t>документа</w:t>
            </w:r>
            <w:r w:rsidR="00385808" w:rsidRPr="001F20D1">
              <w:t xml:space="preserve"> </w:t>
            </w:r>
            <w:r w:rsidRPr="001F20D1">
              <w:t>или</w:t>
            </w:r>
            <w:r w:rsidR="00385808" w:rsidRPr="001F20D1">
              <w:t xml:space="preserve"> </w:t>
            </w:r>
            <w:r w:rsidR="002708F7" w:rsidRPr="001F20D1">
              <w:t>«</w:t>
            </w:r>
            <w:r w:rsidRPr="001F20D1">
              <w:t>Обработан</w:t>
            </w:r>
            <w:r w:rsidR="00385808" w:rsidRPr="001F20D1">
              <w:t xml:space="preserve"> </w:t>
            </w:r>
            <w:r w:rsidRPr="001F20D1">
              <w:t>частично</w:t>
            </w:r>
            <w:r w:rsidR="002708F7" w:rsidRPr="001F20D1">
              <w:t>»</w:t>
            </w:r>
            <w:r w:rsidRPr="001F20D1">
              <w:t>,</w:t>
            </w:r>
            <w:r w:rsidR="00385808" w:rsidRPr="001F20D1">
              <w:t xml:space="preserve"> </w:t>
            </w:r>
            <w:r w:rsidRPr="001F20D1">
              <w:t>в</w:t>
            </w:r>
            <w:r w:rsidR="00385808" w:rsidRPr="001F20D1">
              <w:t xml:space="preserve"> </w:t>
            </w:r>
            <w:r w:rsidRPr="001F20D1">
              <w:t>случае,</w:t>
            </w:r>
            <w:r w:rsidR="00385808" w:rsidRPr="001F20D1">
              <w:t xml:space="preserve"> </w:t>
            </w:r>
            <w:r w:rsidRPr="001F20D1">
              <w:t>если</w:t>
            </w:r>
            <w:r w:rsidR="00385808" w:rsidRPr="001F20D1">
              <w:t xml:space="preserve"> </w:t>
            </w:r>
            <w:r w:rsidRPr="001F20D1">
              <w:t>хотя</w:t>
            </w:r>
            <w:r w:rsidR="00385808" w:rsidRPr="001F20D1">
              <w:t xml:space="preserve"> </w:t>
            </w:r>
            <w:r w:rsidRPr="001F20D1">
              <w:t>бы</w:t>
            </w:r>
            <w:r w:rsidR="00385808" w:rsidRPr="001F20D1">
              <w:t xml:space="preserve"> </w:t>
            </w:r>
            <w:r w:rsidRPr="001F20D1">
              <w:t>одна</w:t>
            </w:r>
            <w:r w:rsidR="00385808" w:rsidRPr="001F20D1">
              <w:t xml:space="preserve"> </w:t>
            </w:r>
            <w:r w:rsidRPr="001F20D1">
              <w:t>строка</w:t>
            </w:r>
            <w:r w:rsidR="00385808" w:rsidRPr="001F20D1">
              <w:t xml:space="preserve"> </w:t>
            </w:r>
            <w:r w:rsidRPr="001F20D1">
              <w:t>документа</w:t>
            </w:r>
            <w:r w:rsidR="00385808" w:rsidRPr="001F20D1">
              <w:t xml:space="preserve"> </w:t>
            </w:r>
            <w:r w:rsidRPr="001F20D1">
              <w:t>не</w:t>
            </w:r>
            <w:r w:rsidR="00385808" w:rsidRPr="001F20D1">
              <w:t xml:space="preserve"> </w:t>
            </w:r>
            <w:r w:rsidRPr="001F20D1">
              <w:t>выверена</w:t>
            </w:r>
            <w:r w:rsidR="00CB5551" w:rsidRPr="001F20D1">
              <w:t>;</w:t>
            </w:r>
          </w:p>
          <w:p w14:paraId="7672FF34" w14:textId="2714814C" w:rsidR="00386F1A" w:rsidRPr="001F20D1" w:rsidRDefault="00386F1A" w:rsidP="00497683">
            <w:pPr>
              <w:pStyle w:val="GOSTTableListMark1"/>
            </w:pPr>
            <w:r w:rsidRPr="001F20D1">
              <w:t>отмену</w:t>
            </w:r>
            <w:r w:rsidR="00385808" w:rsidRPr="001F20D1">
              <w:t xml:space="preserve"> </w:t>
            </w:r>
            <w:r w:rsidRPr="001F20D1">
              <w:t>→</w:t>
            </w:r>
            <w:r w:rsidR="00385808" w:rsidRPr="001F20D1">
              <w:t xml:space="preserve"> </w:t>
            </w:r>
            <w:r w:rsidRPr="001F20D1">
              <w:t>перевод</w:t>
            </w:r>
            <w:r w:rsidR="00385808" w:rsidRPr="001F20D1">
              <w:t xml:space="preserve"> </w:t>
            </w:r>
            <w:r w:rsidRPr="001F20D1">
              <w:t>Информации</w:t>
            </w:r>
            <w:r w:rsidR="00385808" w:rsidRPr="001F20D1">
              <w:t xml:space="preserve"> </w:t>
            </w:r>
            <w:r w:rsidRPr="001F20D1">
              <w:t>в</w:t>
            </w:r>
            <w:r w:rsidR="00385808" w:rsidRPr="001F20D1">
              <w:t xml:space="preserve"> </w:t>
            </w:r>
            <w:r w:rsidRPr="001F20D1">
              <w:t>статус</w:t>
            </w:r>
            <w:r w:rsidR="00385808" w:rsidRPr="001F20D1">
              <w:t xml:space="preserve"> </w:t>
            </w:r>
            <w:r w:rsidR="002708F7" w:rsidRPr="001F20D1">
              <w:t>«</w:t>
            </w:r>
            <w:r w:rsidRPr="001F20D1">
              <w:t>Отменен</w:t>
            </w:r>
            <w:r w:rsidR="002708F7" w:rsidRPr="001F20D1">
              <w:t>»</w:t>
            </w:r>
          </w:p>
        </w:tc>
      </w:tr>
      <w:tr w:rsidR="00386F1A" w:rsidRPr="001F20D1" w14:paraId="623D8545" w14:textId="77777777" w:rsidTr="004976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47" w:type="pct"/>
            <w:hideMark/>
          </w:tcPr>
          <w:p w14:paraId="2FAF1C12" w14:textId="77777777" w:rsidR="00386F1A" w:rsidRPr="001F20D1" w:rsidRDefault="00386F1A" w:rsidP="00497683">
            <w:pPr>
              <w:pStyle w:val="GOSTTablenorm"/>
              <w:rPr>
                <w:color w:val="000000" w:themeColor="text1"/>
              </w:rPr>
            </w:pPr>
            <w:r w:rsidRPr="001F20D1">
              <w:rPr>
                <w:color w:val="000000" w:themeColor="text1"/>
              </w:rPr>
              <w:t>Обработан</w:t>
            </w:r>
          </w:p>
        </w:tc>
        <w:tc>
          <w:tcPr>
            <w:tcW w:w="736" w:type="pct"/>
            <w:hideMark/>
          </w:tcPr>
          <w:p w14:paraId="6BD4A5DE" w14:textId="77777777" w:rsidR="00386F1A" w:rsidRPr="001F20D1" w:rsidRDefault="00386F1A" w:rsidP="00497683">
            <w:pPr>
              <w:pStyle w:val="GOSTTablenorm"/>
              <w:rPr>
                <w:color w:val="000000" w:themeColor="text1"/>
              </w:rPr>
            </w:pPr>
            <w:r w:rsidRPr="001F20D1">
              <w:rPr>
                <w:color w:val="000000" w:themeColor="text1"/>
              </w:rPr>
              <w:t>оранжевый</w:t>
            </w:r>
          </w:p>
        </w:tc>
        <w:tc>
          <w:tcPr>
            <w:tcW w:w="1702" w:type="pct"/>
            <w:hideMark/>
          </w:tcPr>
          <w:p w14:paraId="57EC32DA" w14:textId="0D82CFAF" w:rsidR="00386F1A" w:rsidRPr="001F20D1" w:rsidRDefault="00386F1A" w:rsidP="00497683">
            <w:pPr>
              <w:pStyle w:val="GOSTTablenorm"/>
              <w:rPr>
                <w:rFonts w:eastAsiaTheme="minorEastAsia"/>
                <w:color w:val="000000" w:themeColor="text1"/>
              </w:rPr>
            </w:pPr>
            <w:r w:rsidRPr="001F20D1">
              <w:rPr>
                <w:color w:val="000000" w:themeColor="text1"/>
              </w:rPr>
              <w:t>Статус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присваивается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Системой:</w:t>
            </w:r>
          </w:p>
          <w:p w14:paraId="1B67C31E" w14:textId="6EF59757" w:rsidR="00386F1A" w:rsidRPr="001F20D1" w:rsidRDefault="00CB5551" w:rsidP="00497683">
            <w:pPr>
              <w:pStyle w:val="GOSTTableListNum1"/>
            </w:pPr>
            <w:r w:rsidRPr="001F20D1">
              <w:t>П</w:t>
            </w:r>
            <w:r w:rsidR="00386F1A" w:rsidRPr="001F20D1">
              <w:t>ри</w:t>
            </w:r>
            <w:r w:rsidR="00385808" w:rsidRPr="001F20D1">
              <w:t xml:space="preserve"> </w:t>
            </w:r>
            <w:r w:rsidR="00386F1A" w:rsidRPr="001F20D1">
              <w:t>выполнении</w:t>
            </w:r>
            <w:r w:rsidR="00385808" w:rsidRPr="001F20D1">
              <w:t xml:space="preserve"> </w:t>
            </w:r>
            <w:r w:rsidR="00386F1A" w:rsidRPr="001F20D1">
              <w:t>действия</w:t>
            </w:r>
            <w:r w:rsidR="00385808" w:rsidRPr="001F20D1">
              <w:t xml:space="preserve"> </w:t>
            </w:r>
            <w:r w:rsidR="002708F7" w:rsidRPr="001F20D1">
              <w:t>«</w:t>
            </w:r>
            <w:r w:rsidR="00386F1A" w:rsidRPr="001F20D1">
              <w:t>Выверить</w:t>
            </w:r>
            <w:r w:rsidR="002708F7" w:rsidRPr="001F20D1">
              <w:t>»</w:t>
            </w:r>
            <w:r w:rsidRPr="001F20D1">
              <w:t>.</w:t>
            </w:r>
          </w:p>
          <w:p w14:paraId="1CE47AA4" w14:textId="49560181" w:rsidR="00386F1A" w:rsidRPr="001F20D1" w:rsidRDefault="00CB5551" w:rsidP="00497683">
            <w:pPr>
              <w:pStyle w:val="GOSTTableListNum1"/>
            </w:pPr>
            <w:r w:rsidRPr="001F20D1">
              <w:t>А</w:t>
            </w:r>
            <w:r w:rsidR="00386F1A" w:rsidRPr="001F20D1">
              <w:t>втоматически,</w:t>
            </w:r>
            <w:r w:rsidR="00385808" w:rsidRPr="001F20D1">
              <w:t xml:space="preserve"> </w:t>
            </w:r>
            <w:r w:rsidR="00386F1A" w:rsidRPr="001F20D1">
              <w:t>после</w:t>
            </w:r>
            <w:r w:rsidR="00385808" w:rsidRPr="001F20D1">
              <w:t xml:space="preserve"> </w:t>
            </w:r>
            <w:r w:rsidR="00386F1A" w:rsidRPr="001F20D1">
              <w:t>успешного</w:t>
            </w:r>
            <w:r w:rsidR="00385808" w:rsidRPr="001F20D1">
              <w:t xml:space="preserve"> </w:t>
            </w:r>
            <w:r w:rsidR="00386F1A" w:rsidRPr="001F20D1">
              <w:t>прохождения</w:t>
            </w:r>
            <w:r w:rsidR="00385808" w:rsidRPr="001F20D1">
              <w:t xml:space="preserve"> </w:t>
            </w:r>
            <w:r w:rsidR="00386F1A" w:rsidRPr="001F20D1">
              <w:t>контролей</w:t>
            </w:r>
            <w:r w:rsidR="00385808" w:rsidRPr="001F20D1">
              <w:t xml:space="preserve"> </w:t>
            </w:r>
            <w:r w:rsidR="00386F1A" w:rsidRPr="001F20D1">
              <w:t>и</w:t>
            </w:r>
            <w:r w:rsidR="00385808" w:rsidRPr="001F20D1">
              <w:t xml:space="preserve"> </w:t>
            </w:r>
            <w:r w:rsidR="00386F1A" w:rsidRPr="001F20D1">
              <w:t>наличии</w:t>
            </w:r>
            <w:r w:rsidR="00385808" w:rsidRPr="001F20D1">
              <w:t xml:space="preserve"> </w:t>
            </w:r>
            <w:r w:rsidR="00386F1A" w:rsidRPr="001F20D1">
              <w:t>выписки</w:t>
            </w:r>
            <w:r w:rsidR="00385808" w:rsidRPr="001F20D1">
              <w:t xml:space="preserve"> </w:t>
            </w:r>
            <w:r w:rsidR="00386F1A" w:rsidRPr="001F20D1">
              <w:t>по</w:t>
            </w:r>
            <w:r w:rsidR="00385808" w:rsidRPr="001F20D1">
              <w:t xml:space="preserve"> </w:t>
            </w:r>
            <w:r w:rsidR="00386F1A" w:rsidRPr="001F20D1">
              <w:t>счету</w:t>
            </w:r>
            <w:r w:rsidR="00385808" w:rsidRPr="001F20D1">
              <w:t xml:space="preserve"> </w:t>
            </w:r>
            <w:r w:rsidR="00386F1A" w:rsidRPr="001F20D1">
              <w:t>40116</w:t>
            </w:r>
            <w:r w:rsidR="00385808" w:rsidRPr="001F20D1">
              <w:t xml:space="preserve"> </w:t>
            </w:r>
            <w:r w:rsidR="00386F1A" w:rsidRPr="001F20D1">
              <w:t>за</w:t>
            </w:r>
            <w:r w:rsidR="00385808" w:rsidRPr="001F20D1">
              <w:t xml:space="preserve"> </w:t>
            </w:r>
            <w:r w:rsidR="00386F1A" w:rsidRPr="001F20D1">
              <w:t>соответствующий</w:t>
            </w:r>
            <w:r w:rsidR="00385808" w:rsidRPr="001F20D1">
              <w:t xml:space="preserve"> </w:t>
            </w:r>
            <w:r w:rsidR="00386F1A" w:rsidRPr="001F20D1">
              <w:t>операционный</w:t>
            </w:r>
            <w:r w:rsidR="00385808" w:rsidRPr="001F20D1">
              <w:t xml:space="preserve"> </w:t>
            </w:r>
            <w:r w:rsidR="00386F1A" w:rsidRPr="001F20D1">
              <w:t>день</w:t>
            </w:r>
            <w:r w:rsidR="00385808" w:rsidRPr="001F20D1">
              <w:t xml:space="preserve"> </w:t>
            </w:r>
            <w:r w:rsidR="00386F1A" w:rsidRPr="001F20D1">
              <w:t>(дата</w:t>
            </w:r>
            <w:r w:rsidR="00385808" w:rsidRPr="001F20D1">
              <w:t xml:space="preserve"> </w:t>
            </w:r>
            <w:r w:rsidR="00386F1A" w:rsidRPr="001F20D1">
              <w:t>выписки</w:t>
            </w:r>
            <w:r w:rsidR="00385808" w:rsidRPr="001F20D1">
              <w:t xml:space="preserve"> </w:t>
            </w:r>
            <w:r w:rsidR="00386F1A" w:rsidRPr="001F20D1">
              <w:t>равна</w:t>
            </w:r>
            <w:r w:rsidR="00385808" w:rsidRPr="001F20D1">
              <w:t xml:space="preserve"> </w:t>
            </w:r>
            <w:r w:rsidR="00386F1A" w:rsidRPr="001F20D1">
              <w:t>дате</w:t>
            </w:r>
            <w:r w:rsidR="00385808" w:rsidRPr="001F20D1">
              <w:t xml:space="preserve"> </w:t>
            </w:r>
            <w:r w:rsidR="00386F1A" w:rsidRPr="001F20D1">
              <w:t>Информации)</w:t>
            </w:r>
            <w:r w:rsidRPr="001F20D1">
              <w:t>.</w:t>
            </w:r>
          </w:p>
          <w:p w14:paraId="0441A532" w14:textId="69ECBDAE" w:rsidR="00386F1A" w:rsidRPr="001F20D1" w:rsidRDefault="00CB5551" w:rsidP="00497683">
            <w:pPr>
              <w:pStyle w:val="GOSTTableListNum1"/>
            </w:pPr>
            <w:r w:rsidRPr="001F20D1">
              <w:t>П</w:t>
            </w:r>
            <w:r w:rsidR="00386F1A" w:rsidRPr="001F20D1">
              <w:t>ри</w:t>
            </w:r>
            <w:r w:rsidR="00385808" w:rsidRPr="001F20D1">
              <w:t xml:space="preserve"> </w:t>
            </w:r>
            <w:r w:rsidR="00386F1A" w:rsidRPr="001F20D1">
              <w:t>выполнении</w:t>
            </w:r>
            <w:r w:rsidR="00385808" w:rsidRPr="001F20D1">
              <w:t xml:space="preserve"> </w:t>
            </w:r>
            <w:r w:rsidR="00386F1A" w:rsidRPr="001F20D1">
              <w:t>процедуры</w:t>
            </w:r>
            <w:r w:rsidR="00385808" w:rsidRPr="001F20D1">
              <w:t xml:space="preserve"> </w:t>
            </w:r>
            <w:r w:rsidR="00386F1A" w:rsidRPr="001F20D1">
              <w:t>выверки</w:t>
            </w:r>
            <w:r w:rsidR="00385808" w:rsidRPr="001F20D1">
              <w:t xml:space="preserve"> </w:t>
            </w:r>
            <w:r w:rsidR="00386F1A" w:rsidRPr="001F20D1">
              <w:t>строк:</w:t>
            </w:r>
          </w:p>
          <w:p w14:paraId="656B2ACE" w14:textId="08AD333B" w:rsidR="00386F1A" w:rsidRPr="001F20D1" w:rsidRDefault="00386F1A" w:rsidP="00497683">
            <w:pPr>
              <w:pStyle w:val="GOSTTableListMark1"/>
            </w:pPr>
            <w:r w:rsidRPr="001F20D1">
              <w:t>в</w:t>
            </w:r>
            <w:r w:rsidR="00385808" w:rsidRPr="001F20D1">
              <w:t xml:space="preserve"> </w:t>
            </w:r>
            <w:r w:rsidRPr="001F20D1">
              <w:t>документе</w:t>
            </w:r>
            <w:r w:rsidR="00385808" w:rsidRPr="001F20D1">
              <w:t xml:space="preserve"> </w:t>
            </w:r>
            <w:r w:rsidRPr="001F20D1">
              <w:t>присутствуют</w:t>
            </w:r>
            <w:r w:rsidR="00385808" w:rsidRPr="001F20D1">
              <w:t xml:space="preserve"> </w:t>
            </w:r>
            <w:r w:rsidRPr="001F20D1">
              <w:t>строки</w:t>
            </w:r>
            <w:r w:rsidR="00385808" w:rsidRPr="001F20D1">
              <w:rPr>
                <w:b/>
                <w:bCs/>
              </w:rPr>
              <w:t xml:space="preserve"> </w:t>
            </w:r>
            <w:r w:rsidRPr="001F20D1">
              <w:t>только</w:t>
            </w:r>
            <w:r w:rsidR="00385808" w:rsidRPr="001F20D1">
              <w:t xml:space="preserve"> </w:t>
            </w:r>
            <w:r w:rsidRPr="001F20D1">
              <w:t>с</w:t>
            </w:r>
            <w:r w:rsidR="00385808" w:rsidRPr="001F20D1">
              <w:t xml:space="preserve"> </w:t>
            </w:r>
            <w:r w:rsidRPr="001F20D1">
              <w:t>видом</w:t>
            </w:r>
            <w:r w:rsidR="00385808" w:rsidRPr="001F20D1">
              <w:t xml:space="preserve"> </w:t>
            </w:r>
            <w:r w:rsidRPr="001F20D1">
              <w:t>операции</w:t>
            </w:r>
            <w:r w:rsidR="00385808" w:rsidRPr="001F20D1">
              <w:t xml:space="preserve"> </w:t>
            </w:r>
            <w:r w:rsidRPr="001F20D1">
              <w:t>03</w:t>
            </w:r>
            <w:r w:rsidR="00385808" w:rsidRPr="001F20D1">
              <w:t xml:space="preserve"> </w:t>
            </w:r>
            <w:r w:rsidRPr="001F20D1">
              <w:t>и/или</w:t>
            </w:r>
            <w:r w:rsidR="00385808" w:rsidRPr="001F20D1">
              <w:t xml:space="preserve"> </w:t>
            </w:r>
            <w:r w:rsidRPr="001F20D1">
              <w:t>04</w:t>
            </w:r>
            <w:r w:rsidR="00385808" w:rsidRPr="001F20D1">
              <w:t xml:space="preserve"> </w:t>
            </w:r>
            <w:r w:rsidRPr="001F20D1">
              <w:t>и/или</w:t>
            </w:r>
            <w:r w:rsidR="00385808" w:rsidRPr="001F20D1">
              <w:t xml:space="preserve"> </w:t>
            </w:r>
            <w:r w:rsidRPr="001F20D1">
              <w:t>05</w:t>
            </w:r>
            <w:r w:rsidR="00385808" w:rsidRPr="001F20D1">
              <w:t xml:space="preserve"> </w:t>
            </w:r>
            <w:r w:rsidRPr="001F20D1">
              <w:t>и/или</w:t>
            </w:r>
            <w:r w:rsidR="00385808" w:rsidRPr="001F20D1">
              <w:t xml:space="preserve"> </w:t>
            </w:r>
            <w:r w:rsidRPr="001F20D1">
              <w:t>06</w:t>
            </w:r>
            <w:r w:rsidR="00385808" w:rsidRPr="001F20D1">
              <w:t xml:space="preserve"> </w:t>
            </w:r>
            <w:r w:rsidRPr="001F20D1">
              <w:t>и</w:t>
            </w:r>
            <w:r w:rsidR="00385808" w:rsidRPr="001F20D1">
              <w:rPr>
                <w:b/>
                <w:bCs/>
              </w:rPr>
              <w:t xml:space="preserve"> </w:t>
            </w:r>
            <w:r w:rsidRPr="001F20D1">
              <w:t>все</w:t>
            </w:r>
            <w:r w:rsidR="00385808" w:rsidRPr="001F20D1">
              <w:t xml:space="preserve"> </w:t>
            </w:r>
            <w:r w:rsidRPr="001F20D1">
              <w:t>строки</w:t>
            </w:r>
            <w:r w:rsidR="00385808" w:rsidRPr="001F20D1">
              <w:rPr>
                <w:b/>
                <w:bCs/>
              </w:rPr>
              <w:t xml:space="preserve"> </w:t>
            </w:r>
            <w:r w:rsidRPr="001F20D1">
              <w:t>выверены</w:t>
            </w:r>
            <w:r w:rsidR="000D6201" w:rsidRPr="001F20D1">
              <w:t>;</w:t>
            </w:r>
          </w:p>
          <w:p w14:paraId="5B561127" w14:textId="1D53AE8E" w:rsidR="00386F1A" w:rsidRPr="001F20D1" w:rsidRDefault="00386F1A" w:rsidP="00497683">
            <w:pPr>
              <w:pStyle w:val="GOSTTableListMark1"/>
            </w:pPr>
            <w:r w:rsidRPr="001F20D1">
              <w:t>если</w:t>
            </w:r>
            <w:r w:rsidR="00385808" w:rsidRPr="001F20D1">
              <w:t xml:space="preserve"> </w:t>
            </w:r>
            <w:r w:rsidRPr="001F20D1">
              <w:t>в</w:t>
            </w:r>
            <w:r w:rsidR="00385808" w:rsidRPr="001F20D1">
              <w:t xml:space="preserve"> </w:t>
            </w:r>
            <w:r w:rsidRPr="001F20D1">
              <w:t>документе</w:t>
            </w:r>
            <w:r w:rsidR="00385808" w:rsidRPr="001F20D1">
              <w:t xml:space="preserve"> </w:t>
            </w:r>
            <w:r w:rsidRPr="001F20D1">
              <w:t>выверены</w:t>
            </w:r>
            <w:r w:rsidR="00385808" w:rsidRPr="001F20D1">
              <w:t xml:space="preserve"> </w:t>
            </w:r>
            <w:r w:rsidRPr="001F20D1">
              <w:t>все</w:t>
            </w:r>
            <w:r w:rsidR="00385808" w:rsidRPr="001F20D1">
              <w:t xml:space="preserve"> </w:t>
            </w:r>
            <w:r w:rsidRPr="001F20D1">
              <w:t>строки</w:t>
            </w:r>
            <w:r w:rsidR="00385808" w:rsidRPr="001F20D1">
              <w:t xml:space="preserve"> </w:t>
            </w:r>
            <w:r w:rsidRPr="001F20D1">
              <w:t>с</w:t>
            </w:r>
            <w:r w:rsidR="00385808" w:rsidRPr="001F20D1">
              <w:t xml:space="preserve"> </w:t>
            </w:r>
            <w:r w:rsidRPr="001F20D1">
              <w:t>видом</w:t>
            </w:r>
            <w:r w:rsidR="00385808" w:rsidRPr="001F20D1">
              <w:t xml:space="preserve"> </w:t>
            </w:r>
            <w:r w:rsidRPr="001F20D1">
              <w:t>операции</w:t>
            </w:r>
            <w:r w:rsidR="00385808" w:rsidRPr="001F20D1">
              <w:t xml:space="preserve"> </w:t>
            </w:r>
            <w:r w:rsidRPr="001F20D1">
              <w:t>03</w:t>
            </w:r>
            <w:r w:rsidR="00385808" w:rsidRPr="001F20D1">
              <w:t xml:space="preserve"> </w:t>
            </w:r>
            <w:r w:rsidRPr="001F20D1">
              <w:t>и/или</w:t>
            </w:r>
            <w:r w:rsidR="00385808" w:rsidRPr="001F20D1">
              <w:t xml:space="preserve"> </w:t>
            </w:r>
            <w:r w:rsidRPr="001F20D1">
              <w:t>04</w:t>
            </w:r>
            <w:r w:rsidR="00385808" w:rsidRPr="001F20D1">
              <w:t xml:space="preserve"> </w:t>
            </w:r>
            <w:r w:rsidRPr="001F20D1">
              <w:t>и/или</w:t>
            </w:r>
            <w:r w:rsidR="00385808" w:rsidRPr="001F20D1">
              <w:t xml:space="preserve"> </w:t>
            </w:r>
            <w:r w:rsidRPr="001F20D1">
              <w:t>05</w:t>
            </w:r>
            <w:r w:rsidR="00385808" w:rsidRPr="001F20D1">
              <w:t xml:space="preserve"> </w:t>
            </w:r>
            <w:r w:rsidRPr="001F20D1">
              <w:t>и/или</w:t>
            </w:r>
            <w:r w:rsidR="00385808" w:rsidRPr="001F20D1">
              <w:t xml:space="preserve"> </w:t>
            </w:r>
            <w:r w:rsidRPr="001F20D1">
              <w:t>06,</w:t>
            </w:r>
            <w:r w:rsidR="00385808" w:rsidRPr="001F20D1">
              <w:t xml:space="preserve"> </w:t>
            </w:r>
            <w:r w:rsidRPr="001F20D1">
              <w:t>но</w:t>
            </w:r>
            <w:r w:rsidR="00385808" w:rsidRPr="001F20D1">
              <w:t xml:space="preserve"> </w:t>
            </w:r>
            <w:r w:rsidRPr="001F20D1">
              <w:t>при</w:t>
            </w:r>
            <w:r w:rsidR="00385808" w:rsidRPr="001F20D1">
              <w:t xml:space="preserve"> </w:t>
            </w:r>
            <w:r w:rsidRPr="001F20D1">
              <w:t>этом</w:t>
            </w:r>
            <w:r w:rsidR="00385808" w:rsidRPr="001F20D1">
              <w:t xml:space="preserve"> </w:t>
            </w:r>
            <w:r w:rsidRPr="001F20D1">
              <w:t>присутствуют</w:t>
            </w:r>
            <w:r w:rsidR="00385808" w:rsidRPr="001F20D1">
              <w:t xml:space="preserve"> </w:t>
            </w:r>
            <w:r w:rsidRPr="001F20D1">
              <w:t>строки</w:t>
            </w:r>
            <w:r w:rsidR="00385808" w:rsidRPr="001F20D1">
              <w:t xml:space="preserve"> </w:t>
            </w:r>
            <w:r w:rsidRPr="001F20D1">
              <w:t>с</w:t>
            </w:r>
            <w:r w:rsidR="00385808" w:rsidRPr="001F20D1">
              <w:t xml:space="preserve"> </w:t>
            </w:r>
            <w:r w:rsidRPr="001F20D1">
              <w:t>видом</w:t>
            </w:r>
            <w:r w:rsidR="00385808" w:rsidRPr="001F20D1">
              <w:t xml:space="preserve"> </w:t>
            </w:r>
            <w:r w:rsidRPr="001F20D1">
              <w:t>операции</w:t>
            </w:r>
            <w:r w:rsidR="00385808" w:rsidRPr="001F20D1">
              <w:t xml:space="preserve"> </w:t>
            </w:r>
            <w:r w:rsidRPr="001F20D1">
              <w:t>01</w:t>
            </w:r>
            <w:r w:rsidR="00385808" w:rsidRPr="001F20D1">
              <w:t xml:space="preserve"> </w:t>
            </w:r>
            <w:r w:rsidRPr="001F20D1">
              <w:t>и/или</w:t>
            </w:r>
            <w:r w:rsidR="00385808" w:rsidRPr="001F20D1">
              <w:t xml:space="preserve"> </w:t>
            </w:r>
            <w:r w:rsidRPr="001F20D1">
              <w:t>02</w:t>
            </w:r>
            <w:r w:rsidR="00385808" w:rsidRPr="001F20D1">
              <w:t xml:space="preserve"> </w:t>
            </w:r>
            <w:r w:rsidRPr="001F20D1">
              <w:t>и/или</w:t>
            </w:r>
            <w:r w:rsidR="00385808" w:rsidRPr="001F20D1">
              <w:t xml:space="preserve"> </w:t>
            </w:r>
            <w:r w:rsidRPr="001F20D1">
              <w:t>07,</w:t>
            </w:r>
            <w:r w:rsidR="00385808" w:rsidRPr="001F20D1">
              <w:t xml:space="preserve"> </w:t>
            </w:r>
            <w:r w:rsidRPr="001F20D1">
              <w:t>для</w:t>
            </w:r>
            <w:r w:rsidR="00385808" w:rsidRPr="001F20D1">
              <w:t xml:space="preserve"> </w:t>
            </w:r>
            <w:r w:rsidRPr="001F20D1">
              <w:t>которых</w:t>
            </w:r>
            <w:r w:rsidR="00385808" w:rsidRPr="001F20D1">
              <w:t xml:space="preserve"> </w:t>
            </w:r>
            <w:r w:rsidRPr="001F20D1">
              <w:t>процедура</w:t>
            </w:r>
            <w:r w:rsidR="00385808" w:rsidRPr="001F20D1">
              <w:t xml:space="preserve"> </w:t>
            </w:r>
            <w:r w:rsidRPr="001F20D1">
              <w:t>выверки</w:t>
            </w:r>
            <w:r w:rsidR="00385808" w:rsidRPr="001F20D1">
              <w:t xml:space="preserve"> </w:t>
            </w:r>
            <w:r w:rsidRPr="001F20D1">
              <w:t>не</w:t>
            </w:r>
            <w:r w:rsidR="00385808" w:rsidRPr="001F20D1">
              <w:t xml:space="preserve"> </w:t>
            </w:r>
            <w:r w:rsidRPr="001F20D1">
              <w:t>требуется</w:t>
            </w:r>
            <w:r w:rsidR="000D6201" w:rsidRPr="001F20D1">
              <w:t>;</w:t>
            </w:r>
          </w:p>
          <w:p w14:paraId="0FDCE9BA" w14:textId="6ED0F799" w:rsidR="00386F1A" w:rsidRPr="001F20D1" w:rsidRDefault="00386F1A" w:rsidP="00497683">
            <w:pPr>
              <w:pStyle w:val="GOSTTableListMark1"/>
            </w:pPr>
            <w:r w:rsidRPr="001F20D1">
              <w:t>если</w:t>
            </w:r>
            <w:r w:rsidR="00385808" w:rsidRPr="001F20D1">
              <w:t xml:space="preserve"> </w:t>
            </w:r>
            <w:r w:rsidRPr="001F20D1">
              <w:t>в</w:t>
            </w:r>
            <w:r w:rsidR="00385808" w:rsidRPr="001F20D1">
              <w:t xml:space="preserve"> </w:t>
            </w:r>
            <w:r w:rsidRPr="001F20D1">
              <w:t>документе</w:t>
            </w:r>
            <w:r w:rsidR="00385808" w:rsidRPr="001F20D1">
              <w:t xml:space="preserve"> </w:t>
            </w:r>
            <w:r w:rsidRPr="001F20D1">
              <w:t>присутствуют</w:t>
            </w:r>
            <w:r w:rsidR="00385808" w:rsidRPr="001F20D1">
              <w:t xml:space="preserve"> </w:t>
            </w:r>
            <w:r w:rsidRPr="001F20D1">
              <w:t>строки</w:t>
            </w:r>
            <w:r w:rsidR="00385808" w:rsidRPr="001F20D1">
              <w:t xml:space="preserve"> </w:t>
            </w:r>
            <w:r w:rsidRPr="001F20D1">
              <w:t>только</w:t>
            </w:r>
            <w:r w:rsidR="00385808" w:rsidRPr="001F20D1">
              <w:t xml:space="preserve"> </w:t>
            </w:r>
            <w:r w:rsidRPr="001F20D1">
              <w:t>с</w:t>
            </w:r>
            <w:r w:rsidR="00385808" w:rsidRPr="001F20D1">
              <w:t xml:space="preserve"> </w:t>
            </w:r>
            <w:r w:rsidRPr="001F20D1">
              <w:t>видом</w:t>
            </w:r>
            <w:r w:rsidR="00385808" w:rsidRPr="001F20D1">
              <w:t xml:space="preserve"> </w:t>
            </w:r>
            <w:r w:rsidRPr="001F20D1">
              <w:t>операции</w:t>
            </w:r>
            <w:r w:rsidR="00385808" w:rsidRPr="001F20D1">
              <w:t xml:space="preserve"> </w:t>
            </w:r>
            <w:r w:rsidRPr="001F20D1">
              <w:t>01</w:t>
            </w:r>
            <w:r w:rsidR="00385808" w:rsidRPr="001F20D1">
              <w:t xml:space="preserve"> </w:t>
            </w:r>
            <w:r w:rsidRPr="001F20D1">
              <w:t>и/или</w:t>
            </w:r>
            <w:r w:rsidR="00385808" w:rsidRPr="001F20D1">
              <w:t xml:space="preserve"> </w:t>
            </w:r>
            <w:r w:rsidRPr="001F20D1">
              <w:t>02</w:t>
            </w:r>
            <w:r w:rsidR="00385808" w:rsidRPr="001F20D1">
              <w:t xml:space="preserve"> </w:t>
            </w:r>
            <w:r w:rsidRPr="001F20D1">
              <w:t>и/или</w:t>
            </w:r>
            <w:r w:rsidR="00385808" w:rsidRPr="001F20D1">
              <w:t xml:space="preserve"> </w:t>
            </w:r>
            <w:r w:rsidRPr="001F20D1">
              <w:t>07,</w:t>
            </w:r>
            <w:r w:rsidR="00385808" w:rsidRPr="001F20D1">
              <w:t xml:space="preserve"> </w:t>
            </w:r>
            <w:r w:rsidRPr="001F20D1">
              <w:t>то</w:t>
            </w:r>
            <w:r w:rsidR="00385808" w:rsidRPr="001F20D1">
              <w:t xml:space="preserve"> </w:t>
            </w:r>
            <w:r w:rsidRPr="001F20D1">
              <w:t>по</w:t>
            </w:r>
            <w:r w:rsidR="00385808" w:rsidRPr="001F20D1">
              <w:t xml:space="preserve"> </w:t>
            </w:r>
            <w:r w:rsidRPr="001F20D1">
              <w:t>таким</w:t>
            </w:r>
            <w:r w:rsidR="00385808" w:rsidRPr="001F20D1">
              <w:t xml:space="preserve"> </w:t>
            </w:r>
            <w:r w:rsidRPr="001F20D1">
              <w:t>строкам</w:t>
            </w:r>
            <w:r w:rsidR="00385808" w:rsidRPr="001F20D1">
              <w:t xml:space="preserve"> </w:t>
            </w:r>
            <w:r w:rsidRPr="001F20D1">
              <w:lastRenderedPageBreak/>
              <w:t>выполнить</w:t>
            </w:r>
            <w:r w:rsidR="00385808" w:rsidRPr="001F20D1">
              <w:t xml:space="preserve"> </w:t>
            </w:r>
            <w:r w:rsidRPr="001F20D1">
              <w:t>поиск</w:t>
            </w:r>
            <w:r w:rsidR="00385808" w:rsidRPr="001F20D1">
              <w:t xml:space="preserve"> </w:t>
            </w:r>
            <w:r w:rsidRPr="001F20D1">
              <w:t>Выписки</w:t>
            </w:r>
            <w:r w:rsidR="00385808" w:rsidRPr="001F20D1">
              <w:t xml:space="preserve"> </w:t>
            </w:r>
            <w:r w:rsidRPr="001F20D1">
              <w:t>за</w:t>
            </w:r>
            <w:r w:rsidR="00385808" w:rsidRPr="001F20D1">
              <w:t xml:space="preserve"> </w:t>
            </w:r>
            <w:r w:rsidRPr="001F20D1">
              <w:t>соответствующий</w:t>
            </w:r>
            <w:r w:rsidR="00385808" w:rsidRPr="001F20D1">
              <w:t xml:space="preserve"> </w:t>
            </w:r>
            <w:r w:rsidRPr="001F20D1">
              <w:t>операционный</w:t>
            </w:r>
            <w:r w:rsidR="00385808" w:rsidRPr="001F20D1">
              <w:t xml:space="preserve"> </w:t>
            </w:r>
            <w:r w:rsidRPr="001F20D1">
              <w:t>день</w:t>
            </w:r>
            <w:r w:rsidR="00385808" w:rsidRPr="001F20D1">
              <w:t xml:space="preserve"> </w:t>
            </w:r>
            <w:r w:rsidRPr="001F20D1">
              <w:t>(дата</w:t>
            </w:r>
            <w:r w:rsidR="00385808" w:rsidRPr="001F20D1">
              <w:t xml:space="preserve"> </w:t>
            </w:r>
            <w:r w:rsidRPr="001F20D1">
              <w:t>выписки</w:t>
            </w:r>
            <w:r w:rsidR="00385808" w:rsidRPr="001F20D1">
              <w:t xml:space="preserve"> </w:t>
            </w:r>
            <w:r w:rsidRPr="001F20D1">
              <w:t>равна</w:t>
            </w:r>
            <w:r w:rsidR="00385808" w:rsidRPr="001F20D1">
              <w:t xml:space="preserve"> </w:t>
            </w:r>
            <w:r w:rsidRPr="001F20D1">
              <w:t>дате</w:t>
            </w:r>
            <w:r w:rsidR="00385808" w:rsidRPr="001F20D1">
              <w:t xml:space="preserve"> </w:t>
            </w:r>
            <w:r w:rsidRPr="001F20D1">
              <w:t>Информации)</w:t>
            </w:r>
            <w:r w:rsidR="00385808" w:rsidRPr="001F20D1">
              <w:t xml:space="preserve"> </w:t>
            </w:r>
            <w:r w:rsidRPr="001F20D1">
              <w:t>и</w:t>
            </w:r>
            <w:r w:rsidR="00385808" w:rsidRPr="001F20D1">
              <w:t xml:space="preserve"> </w:t>
            </w:r>
            <w:r w:rsidRPr="001F20D1">
              <w:t>выполнить</w:t>
            </w:r>
            <w:r w:rsidR="00385808" w:rsidRPr="001F20D1">
              <w:t xml:space="preserve"> </w:t>
            </w:r>
            <w:r w:rsidRPr="001F20D1">
              <w:t>привязку</w:t>
            </w:r>
            <w:r w:rsidR="00385808" w:rsidRPr="001F20D1">
              <w:t xml:space="preserve"> </w:t>
            </w:r>
            <w:r w:rsidRPr="001F20D1">
              <w:t>Выписки</w:t>
            </w:r>
            <w:r w:rsidR="00385808" w:rsidRPr="001F20D1">
              <w:t xml:space="preserve"> </w:t>
            </w:r>
            <w:r w:rsidRPr="001F20D1">
              <w:t>и</w:t>
            </w:r>
            <w:r w:rsidR="00385808" w:rsidRPr="001F20D1">
              <w:t xml:space="preserve"> </w:t>
            </w:r>
            <w:r w:rsidRPr="001F20D1">
              <w:t>Информации</w:t>
            </w:r>
            <w:r w:rsidR="00385808" w:rsidRPr="001F20D1">
              <w:t xml:space="preserve"> </w:t>
            </w:r>
            <w:r w:rsidRPr="001F20D1">
              <w:t>(с</w:t>
            </w:r>
            <w:r w:rsidR="00385808" w:rsidRPr="001F20D1">
              <w:t xml:space="preserve"> </w:t>
            </w:r>
            <w:r w:rsidRPr="001F20D1">
              <w:t>отражением</w:t>
            </w:r>
            <w:r w:rsidR="00385808" w:rsidRPr="001F20D1">
              <w:t xml:space="preserve"> </w:t>
            </w:r>
            <w:r w:rsidRPr="001F20D1">
              <w:t>связанной</w:t>
            </w:r>
            <w:r w:rsidR="00385808" w:rsidRPr="001F20D1">
              <w:t xml:space="preserve"> </w:t>
            </w:r>
            <w:r w:rsidRPr="001F20D1">
              <w:t>Выписки</w:t>
            </w:r>
            <w:r w:rsidR="00385808" w:rsidRPr="001F20D1">
              <w:t xml:space="preserve"> </w:t>
            </w:r>
            <w:r w:rsidRPr="001F20D1">
              <w:t>на</w:t>
            </w:r>
            <w:r w:rsidR="00385808" w:rsidRPr="001F20D1">
              <w:t xml:space="preserve"> </w:t>
            </w:r>
            <w:r w:rsidRPr="001F20D1">
              <w:t>вкладке</w:t>
            </w:r>
            <w:r w:rsidR="00385808" w:rsidRPr="001F20D1">
              <w:t xml:space="preserve"> </w:t>
            </w:r>
            <w:r w:rsidR="002708F7" w:rsidRPr="001F20D1">
              <w:t>«</w:t>
            </w:r>
            <w:r w:rsidRPr="001F20D1">
              <w:t>Связи</w:t>
            </w:r>
            <w:r w:rsidR="00385808" w:rsidRPr="001F20D1">
              <w:t xml:space="preserve"> </w:t>
            </w:r>
            <w:r w:rsidRPr="001F20D1">
              <w:t>по</w:t>
            </w:r>
            <w:r w:rsidR="00385808" w:rsidRPr="001F20D1">
              <w:t xml:space="preserve"> </w:t>
            </w:r>
            <w:r w:rsidRPr="001F20D1">
              <w:t>документу</w:t>
            </w:r>
            <w:r w:rsidR="002708F7" w:rsidRPr="001F20D1">
              <w:t>»</w:t>
            </w:r>
            <w:r w:rsidRPr="001F20D1">
              <w:t>)</w:t>
            </w:r>
          </w:p>
        </w:tc>
        <w:tc>
          <w:tcPr>
            <w:tcW w:w="1615" w:type="pct"/>
            <w:hideMark/>
          </w:tcPr>
          <w:p w14:paraId="28FF2EE8" w14:textId="7B508142" w:rsidR="00386F1A" w:rsidRPr="001F20D1" w:rsidRDefault="00386F1A" w:rsidP="00497683">
            <w:pPr>
              <w:pStyle w:val="GOSTTablenorm"/>
              <w:rPr>
                <w:color w:val="000000" w:themeColor="text1"/>
              </w:rPr>
            </w:pPr>
            <w:r w:rsidRPr="001F20D1">
              <w:rPr>
                <w:color w:val="000000" w:themeColor="text1"/>
              </w:rPr>
              <w:lastRenderedPageBreak/>
              <w:t>Пользователь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может:</w:t>
            </w:r>
            <w:r w:rsidR="00385808" w:rsidRPr="001F20D1">
              <w:rPr>
                <w:color w:val="000000" w:themeColor="text1"/>
              </w:rPr>
              <w:t xml:space="preserve"> </w:t>
            </w:r>
          </w:p>
          <w:p w14:paraId="60B745CF" w14:textId="08E39915" w:rsidR="00386F1A" w:rsidRPr="001F20D1" w:rsidRDefault="00386F1A" w:rsidP="00497683">
            <w:pPr>
              <w:pStyle w:val="GOSTTableListMark1"/>
            </w:pPr>
            <w:r w:rsidRPr="001F20D1">
              <w:t>выполнить</w:t>
            </w:r>
            <w:r w:rsidR="00385808" w:rsidRPr="001F20D1">
              <w:t xml:space="preserve"> </w:t>
            </w:r>
            <w:r w:rsidRPr="001F20D1">
              <w:t>повторную</w:t>
            </w:r>
            <w:r w:rsidR="00385808" w:rsidRPr="001F20D1">
              <w:t xml:space="preserve"> </w:t>
            </w:r>
            <w:r w:rsidRPr="001F20D1">
              <w:t>выверку</w:t>
            </w:r>
            <w:r w:rsidR="00385808" w:rsidRPr="001F20D1">
              <w:t xml:space="preserve"> </w:t>
            </w:r>
            <w:r w:rsidRPr="001F20D1">
              <w:t>строки</w:t>
            </w:r>
            <w:r w:rsidR="00385808" w:rsidRPr="001F20D1">
              <w:t xml:space="preserve"> </w:t>
            </w:r>
            <w:r w:rsidRPr="001F20D1">
              <w:t>из</w:t>
            </w:r>
            <w:r w:rsidR="00385808" w:rsidRPr="001F20D1">
              <w:t xml:space="preserve"> </w:t>
            </w:r>
            <w:r w:rsidRPr="001F20D1">
              <w:t>ВФ</w:t>
            </w:r>
            <w:r w:rsidR="000D6201" w:rsidRPr="001F20D1">
              <w:t>;</w:t>
            </w:r>
          </w:p>
          <w:p w14:paraId="71FDF3A2" w14:textId="3B4461E3" w:rsidR="00386F1A" w:rsidRPr="001F20D1" w:rsidRDefault="00386F1A" w:rsidP="00497683">
            <w:pPr>
              <w:pStyle w:val="GOSTTableListMark1"/>
            </w:pPr>
            <w:r w:rsidRPr="001F20D1">
              <w:t>вернуть</w:t>
            </w:r>
            <w:r w:rsidR="00385808" w:rsidRPr="001F20D1">
              <w:t xml:space="preserve"> </w:t>
            </w:r>
            <w:r w:rsidRPr="001F20D1">
              <w:t>документ</w:t>
            </w:r>
            <w:r w:rsidR="00385808" w:rsidRPr="001F20D1">
              <w:t xml:space="preserve"> </w:t>
            </w:r>
            <w:r w:rsidRPr="001F20D1">
              <w:t>для</w:t>
            </w:r>
            <w:r w:rsidR="00385808" w:rsidRPr="001F20D1">
              <w:t xml:space="preserve"> </w:t>
            </w:r>
            <w:r w:rsidRPr="001F20D1">
              <w:t>повторной</w:t>
            </w:r>
            <w:r w:rsidR="00385808" w:rsidRPr="001F20D1">
              <w:t xml:space="preserve"> </w:t>
            </w:r>
            <w:r w:rsidRPr="001F20D1">
              <w:t>обработки</w:t>
            </w:r>
            <w:r w:rsidR="00385808" w:rsidRPr="001F20D1">
              <w:t xml:space="preserve"> </w:t>
            </w:r>
            <w:r w:rsidRPr="001F20D1">
              <w:t>→</w:t>
            </w:r>
            <w:r w:rsidR="00385808" w:rsidRPr="001F20D1">
              <w:t xml:space="preserve"> </w:t>
            </w:r>
            <w:r w:rsidRPr="001F20D1">
              <w:t>перевод</w:t>
            </w:r>
            <w:r w:rsidR="00385808" w:rsidRPr="001F20D1">
              <w:t xml:space="preserve"> </w:t>
            </w:r>
            <w:r w:rsidRPr="001F20D1">
              <w:t>Информации</w:t>
            </w:r>
            <w:r w:rsidR="00385808" w:rsidRPr="001F20D1">
              <w:t xml:space="preserve"> </w:t>
            </w:r>
            <w:r w:rsidRPr="001F20D1">
              <w:t>в</w:t>
            </w:r>
            <w:r w:rsidR="00385808" w:rsidRPr="001F20D1">
              <w:t xml:space="preserve"> </w:t>
            </w:r>
            <w:r w:rsidRPr="001F20D1">
              <w:t>статус</w:t>
            </w:r>
            <w:r w:rsidR="00385808" w:rsidRPr="001F20D1">
              <w:t xml:space="preserve"> </w:t>
            </w:r>
            <w:r w:rsidR="002708F7" w:rsidRPr="001F20D1">
              <w:t>«</w:t>
            </w:r>
            <w:r w:rsidRPr="001F20D1">
              <w:t>Проверен</w:t>
            </w:r>
            <w:r w:rsidR="002708F7" w:rsidRPr="001F20D1">
              <w:t>»</w:t>
            </w:r>
            <w:r w:rsidRPr="001F20D1">
              <w:t>.</w:t>
            </w:r>
            <w:r w:rsidR="00385808" w:rsidRPr="001F20D1">
              <w:t xml:space="preserve"> </w:t>
            </w:r>
            <w:r w:rsidR="00885D2F" w:rsidRPr="001F20D1">
              <w:br/>
            </w:r>
            <w:r w:rsidRPr="001F20D1">
              <w:rPr>
                <w:color w:val="000000" w:themeColor="text1"/>
              </w:rPr>
              <w:t>Удаляется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документ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="002708F7" w:rsidRPr="001F20D1">
              <w:rPr>
                <w:color w:val="000000" w:themeColor="text1"/>
              </w:rPr>
              <w:t>«</w:t>
            </w:r>
            <w:r w:rsidRPr="001F20D1">
              <w:rPr>
                <w:color w:val="000000" w:themeColor="text1"/>
              </w:rPr>
              <w:t>Сведения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об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операциях,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совершаемых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с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использованием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карт</w:t>
            </w:r>
            <w:r w:rsidR="002708F7" w:rsidRPr="001F20D1">
              <w:rPr>
                <w:color w:val="000000" w:themeColor="text1"/>
              </w:rPr>
              <w:t>»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(если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был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t>сформирован</w:t>
            </w:r>
            <w:r w:rsidR="00385808" w:rsidRPr="001F20D1">
              <w:t xml:space="preserve"> </w:t>
            </w:r>
            <w:r w:rsidRPr="001F20D1">
              <w:t>ранее),</w:t>
            </w:r>
            <w:r w:rsidR="00385808" w:rsidRPr="001F20D1">
              <w:t xml:space="preserve"> </w:t>
            </w:r>
            <w:r w:rsidRPr="001F20D1">
              <w:t>удаляются</w:t>
            </w:r>
            <w:r w:rsidR="00385808" w:rsidRPr="001F20D1">
              <w:t xml:space="preserve"> </w:t>
            </w:r>
            <w:r w:rsidRPr="001F20D1">
              <w:t>все</w:t>
            </w:r>
            <w:r w:rsidR="00385808" w:rsidRPr="001F20D1">
              <w:t xml:space="preserve"> </w:t>
            </w:r>
            <w:r w:rsidRPr="001F20D1">
              <w:t>связи</w:t>
            </w:r>
            <w:r w:rsidR="00385808" w:rsidRPr="001F20D1">
              <w:t xml:space="preserve"> </w:t>
            </w:r>
            <w:r w:rsidRPr="001F20D1">
              <w:t>с</w:t>
            </w:r>
            <w:r w:rsidR="00385808" w:rsidRPr="001F20D1">
              <w:t xml:space="preserve"> </w:t>
            </w:r>
            <w:r w:rsidRPr="001F20D1">
              <w:t>документом</w:t>
            </w:r>
            <w:r w:rsidR="00885D2F" w:rsidRPr="001F20D1">
              <w:t>;</w:t>
            </w:r>
          </w:p>
          <w:p w14:paraId="36787B19" w14:textId="7406ACC9" w:rsidR="00386F1A" w:rsidRPr="001F20D1" w:rsidRDefault="00386F1A" w:rsidP="00497683">
            <w:pPr>
              <w:pStyle w:val="GOSTTableListMark1"/>
            </w:pPr>
            <w:r w:rsidRPr="001F20D1">
              <w:t>сформировать</w:t>
            </w:r>
            <w:r w:rsidR="00385808" w:rsidRPr="001F20D1">
              <w:t xml:space="preserve"> </w:t>
            </w:r>
            <w:r w:rsidRPr="001F20D1">
              <w:t>Сведения</w:t>
            </w:r>
            <w:r w:rsidR="00385808" w:rsidRPr="001F20D1">
              <w:t xml:space="preserve"> </w:t>
            </w:r>
            <w:r w:rsidRPr="001F20D1">
              <w:t>об</w:t>
            </w:r>
            <w:r w:rsidR="00385808" w:rsidRPr="001F20D1">
              <w:t xml:space="preserve"> </w:t>
            </w:r>
            <w:r w:rsidRPr="001F20D1">
              <w:t>операциях,</w:t>
            </w:r>
            <w:r w:rsidR="00385808" w:rsidRPr="001F20D1">
              <w:t xml:space="preserve"> </w:t>
            </w:r>
            <w:r w:rsidRPr="001F20D1">
              <w:t>совершаемых</w:t>
            </w:r>
            <w:r w:rsidR="00385808" w:rsidRPr="001F20D1">
              <w:t xml:space="preserve"> </w:t>
            </w:r>
            <w:r w:rsidRPr="001F20D1">
              <w:t>с</w:t>
            </w:r>
            <w:r w:rsidR="00385808" w:rsidRPr="001F20D1">
              <w:t xml:space="preserve"> </w:t>
            </w:r>
            <w:r w:rsidRPr="001F20D1">
              <w:t>использованием</w:t>
            </w:r>
            <w:r w:rsidR="00385808" w:rsidRPr="001F20D1">
              <w:t xml:space="preserve"> </w:t>
            </w:r>
            <w:r w:rsidRPr="001F20D1">
              <w:t>карт.</w:t>
            </w:r>
          </w:p>
          <w:p w14:paraId="471741A1" w14:textId="04822542" w:rsidR="00386F1A" w:rsidRPr="001F20D1" w:rsidRDefault="00885D2F" w:rsidP="00497683">
            <w:pPr>
              <w:pStyle w:val="GOSTTablenorm"/>
            </w:pPr>
            <w:r w:rsidRPr="001F20D1">
              <w:t>П</w:t>
            </w:r>
            <w:r w:rsidR="00386F1A" w:rsidRPr="001F20D1">
              <w:t>осле</w:t>
            </w:r>
            <w:r w:rsidR="00385808" w:rsidRPr="001F20D1">
              <w:t xml:space="preserve"> </w:t>
            </w:r>
            <w:r w:rsidR="00386F1A" w:rsidRPr="001F20D1">
              <w:t>того,</w:t>
            </w:r>
            <w:r w:rsidR="00385808" w:rsidRPr="001F20D1">
              <w:t xml:space="preserve"> </w:t>
            </w:r>
            <w:r w:rsidR="00386F1A" w:rsidRPr="001F20D1">
              <w:t>как</w:t>
            </w:r>
            <w:r w:rsidR="00385808" w:rsidRPr="001F20D1">
              <w:t xml:space="preserve"> </w:t>
            </w:r>
            <w:r w:rsidR="00386F1A" w:rsidRPr="001F20D1">
              <w:t>все</w:t>
            </w:r>
            <w:r w:rsidR="00385808" w:rsidRPr="001F20D1">
              <w:t xml:space="preserve"> </w:t>
            </w:r>
            <w:r w:rsidR="00386F1A" w:rsidRPr="001F20D1">
              <w:t>Информации</w:t>
            </w:r>
            <w:r w:rsidR="00385808" w:rsidRPr="001F20D1">
              <w:t xml:space="preserve"> </w:t>
            </w:r>
            <w:r w:rsidR="00386F1A" w:rsidRPr="001F20D1">
              <w:t>за</w:t>
            </w:r>
            <w:r w:rsidR="00385808" w:rsidRPr="001F20D1">
              <w:t xml:space="preserve"> </w:t>
            </w:r>
            <w:r w:rsidR="00386F1A" w:rsidRPr="001F20D1">
              <w:t>операционный</w:t>
            </w:r>
            <w:r w:rsidR="00385808" w:rsidRPr="001F20D1">
              <w:t xml:space="preserve"> </w:t>
            </w:r>
            <w:r w:rsidR="00386F1A" w:rsidRPr="001F20D1">
              <w:t>день</w:t>
            </w:r>
            <w:r w:rsidR="00385808" w:rsidRPr="001F20D1">
              <w:t xml:space="preserve"> </w:t>
            </w:r>
            <w:r w:rsidR="00386F1A" w:rsidRPr="001F20D1">
              <w:t>перешли</w:t>
            </w:r>
            <w:r w:rsidR="00385808" w:rsidRPr="001F20D1">
              <w:t xml:space="preserve"> </w:t>
            </w:r>
            <w:r w:rsidR="00386F1A" w:rsidRPr="001F20D1">
              <w:t>в</w:t>
            </w:r>
            <w:r w:rsidR="00385808" w:rsidRPr="001F20D1">
              <w:t xml:space="preserve"> </w:t>
            </w:r>
            <w:r w:rsidR="00386F1A" w:rsidRPr="001F20D1">
              <w:t>статус</w:t>
            </w:r>
            <w:r w:rsidR="00385808" w:rsidRPr="001F20D1">
              <w:t xml:space="preserve"> </w:t>
            </w:r>
            <w:r w:rsidR="002708F7" w:rsidRPr="001F20D1">
              <w:t>«</w:t>
            </w:r>
            <w:r w:rsidR="00386F1A" w:rsidRPr="001F20D1">
              <w:t>Обработан</w:t>
            </w:r>
            <w:r w:rsidR="002708F7" w:rsidRPr="001F20D1">
              <w:t>»</w:t>
            </w:r>
            <w:r w:rsidR="00386F1A" w:rsidRPr="001F20D1">
              <w:t>,</w:t>
            </w:r>
            <w:r w:rsidR="00385808" w:rsidRPr="001F20D1">
              <w:t xml:space="preserve"> </w:t>
            </w:r>
            <w:r w:rsidR="00386F1A" w:rsidRPr="001F20D1">
              <w:t>автоматически</w:t>
            </w:r>
            <w:r w:rsidR="00385808" w:rsidRPr="001F20D1">
              <w:t xml:space="preserve"> </w:t>
            </w:r>
            <w:r w:rsidR="00386F1A" w:rsidRPr="001F20D1">
              <w:t>запускается</w:t>
            </w:r>
            <w:r w:rsidR="00385808" w:rsidRPr="001F20D1">
              <w:t xml:space="preserve"> </w:t>
            </w:r>
            <w:r w:rsidR="00386F1A" w:rsidRPr="001F20D1">
              <w:t>обработка</w:t>
            </w:r>
            <w:r w:rsidR="00385808" w:rsidRPr="001F20D1">
              <w:t xml:space="preserve"> </w:t>
            </w:r>
            <w:r w:rsidR="00386F1A" w:rsidRPr="001F20D1">
              <w:t>Выписки</w:t>
            </w:r>
            <w:r w:rsidR="00385808" w:rsidRPr="001F20D1">
              <w:t xml:space="preserve"> </w:t>
            </w:r>
            <w:r w:rsidR="00386F1A" w:rsidRPr="001F20D1">
              <w:t>банка</w:t>
            </w:r>
            <w:r w:rsidR="00385808" w:rsidRPr="001F20D1">
              <w:t xml:space="preserve"> </w:t>
            </w:r>
            <w:r w:rsidR="00386F1A" w:rsidRPr="001F20D1">
              <w:t>за</w:t>
            </w:r>
            <w:r w:rsidR="00385808" w:rsidRPr="001F20D1">
              <w:t xml:space="preserve"> </w:t>
            </w:r>
            <w:r w:rsidR="00386F1A" w:rsidRPr="001F20D1">
              <w:t>этот</w:t>
            </w:r>
            <w:r w:rsidR="00385808" w:rsidRPr="001F20D1">
              <w:t xml:space="preserve"> </w:t>
            </w:r>
            <w:r w:rsidR="00386F1A" w:rsidRPr="001F20D1">
              <w:t>операционный</w:t>
            </w:r>
            <w:r w:rsidR="00385808" w:rsidRPr="001F20D1">
              <w:t xml:space="preserve"> </w:t>
            </w:r>
            <w:r w:rsidR="00386F1A" w:rsidRPr="001F20D1">
              <w:t>день</w:t>
            </w:r>
          </w:p>
        </w:tc>
      </w:tr>
      <w:tr w:rsidR="00386F1A" w:rsidRPr="001F20D1" w14:paraId="3816401C" w14:textId="77777777" w:rsidTr="004976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47" w:type="pct"/>
            <w:hideMark/>
          </w:tcPr>
          <w:p w14:paraId="6D2E825A" w14:textId="06CFE0BB" w:rsidR="00386F1A" w:rsidRPr="001F20D1" w:rsidRDefault="00386F1A" w:rsidP="00497683">
            <w:pPr>
              <w:pStyle w:val="GOSTTablenorm"/>
              <w:rPr>
                <w:color w:val="000000" w:themeColor="text1"/>
              </w:rPr>
            </w:pPr>
            <w:r w:rsidRPr="001F20D1">
              <w:rPr>
                <w:color w:val="000000" w:themeColor="text1"/>
              </w:rPr>
              <w:t>Обработан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частично</w:t>
            </w:r>
          </w:p>
        </w:tc>
        <w:tc>
          <w:tcPr>
            <w:tcW w:w="736" w:type="pct"/>
            <w:hideMark/>
          </w:tcPr>
          <w:p w14:paraId="2C4BB22E" w14:textId="77777777" w:rsidR="00386F1A" w:rsidRPr="001F20D1" w:rsidRDefault="00386F1A" w:rsidP="00497683">
            <w:pPr>
              <w:pStyle w:val="GOSTTablenorm"/>
              <w:rPr>
                <w:color w:val="000000" w:themeColor="text1"/>
              </w:rPr>
            </w:pPr>
            <w:r w:rsidRPr="001F20D1">
              <w:rPr>
                <w:color w:val="000000" w:themeColor="text1"/>
              </w:rPr>
              <w:t>оранжевый</w:t>
            </w:r>
          </w:p>
        </w:tc>
        <w:tc>
          <w:tcPr>
            <w:tcW w:w="1702" w:type="pct"/>
            <w:hideMark/>
          </w:tcPr>
          <w:p w14:paraId="6EFF4F5F" w14:textId="15F4C9C5" w:rsidR="00386F1A" w:rsidRPr="001F20D1" w:rsidRDefault="00386F1A" w:rsidP="00497683">
            <w:pPr>
              <w:pStyle w:val="GOSTTablenorm"/>
              <w:rPr>
                <w:rFonts w:eastAsiaTheme="minorEastAsia"/>
                <w:color w:val="000000" w:themeColor="text1"/>
              </w:rPr>
            </w:pPr>
            <w:r w:rsidRPr="001F20D1">
              <w:rPr>
                <w:color w:val="000000" w:themeColor="text1"/>
              </w:rPr>
              <w:t>Статус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присваивается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системой:</w:t>
            </w:r>
          </w:p>
          <w:p w14:paraId="5394E659" w14:textId="42A64044" w:rsidR="00386F1A" w:rsidRPr="001F20D1" w:rsidRDefault="00885D2F" w:rsidP="004877CB">
            <w:pPr>
              <w:pStyle w:val="GOSTTableListNum1"/>
              <w:numPr>
                <w:ilvl w:val="0"/>
                <w:numId w:val="3"/>
              </w:numPr>
            </w:pPr>
            <w:r w:rsidRPr="001F20D1">
              <w:t>П</w:t>
            </w:r>
            <w:r w:rsidR="00386F1A" w:rsidRPr="001F20D1">
              <w:t>ри</w:t>
            </w:r>
            <w:r w:rsidR="00385808" w:rsidRPr="001F20D1">
              <w:t xml:space="preserve"> </w:t>
            </w:r>
            <w:r w:rsidR="00386F1A" w:rsidRPr="001F20D1">
              <w:t>выполнении</w:t>
            </w:r>
            <w:r w:rsidR="00385808" w:rsidRPr="001F20D1">
              <w:t xml:space="preserve"> </w:t>
            </w:r>
            <w:r w:rsidR="00386F1A" w:rsidRPr="001F20D1">
              <w:t>действия</w:t>
            </w:r>
            <w:r w:rsidR="00385808" w:rsidRPr="001F20D1">
              <w:t xml:space="preserve"> </w:t>
            </w:r>
            <w:r w:rsidR="002708F7" w:rsidRPr="001F20D1">
              <w:t>«</w:t>
            </w:r>
            <w:r w:rsidR="00386F1A" w:rsidRPr="001F20D1">
              <w:t>Выверить</w:t>
            </w:r>
            <w:r w:rsidR="002708F7" w:rsidRPr="001F20D1">
              <w:t>»</w:t>
            </w:r>
            <w:r w:rsidRPr="001F20D1">
              <w:t>.</w:t>
            </w:r>
          </w:p>
          <w:p w14:paraId="7EEBE9F6" w14:textId="459D20F3" w:rsidR="00386F1A" w:rsidRPr="001F20D1" w:rsidRDefault="00885D2F" w:rsidP="00497683">
            <w:pPr>
              <w:pStyle w:val="GOSTTableListNum1"/>
            </w:pPr>
            <w:r w:rsidRPr="001F20D1">
              <w:t>А</w:t>
            </w:r>
            <w:r w:rsidR="00386F1A" w:rsidRPr="001F20D1">
              <w:t>втоматически,</w:t>
            </w:r>
            <w:r w:rsidR="00385808" w:rsidRPr="001F20D1">
              <w:t xml:space="preserve"> </w:t>
            </w:r>
            <w:r w:rsidR="00386F1A" w:rsidRPr="001F20D1">
              <w:t>после</w:t>
            </w:r>
            <w:r w:rsidR="00385808" w:rsidRPr="001F20D1">
              <w:t xml:space="preserve"> </w:t>
            </w:r>
            <w:r w:rsidR="00386F1A" w:rsidRPr="001F20D1">
              <w:t>успешного</w:t>
            </w:r>
            <w:r w:rsidR="00385808" w:rsidRPr="001F20D1">
              <w:t xml:space="preserve"> </w:t>
            </w:r>
            <w:r w:rsidR="00386F1A" w:rsidRPr="001F20D1">
              <w:t>прохождения</w:t>
            </w:r>
            <w:r w:rsidR="00385808" w:rsidRPr="001F20D1">
              <w:t xml:space="preserve"> </w:t>
            </w:r>
            <w:r w:rsidR="00386F1A" w:rsidRPr="001F20D1">
              <w:t>контролей</w:t>
            </w:r>
            <w:r w:rsidR="00385808" w:rsidRPr="001F20D1">
              <w:t xml:space="preserve"> </w:t>
            </w:r>
            <w:r w:rsidR="00386F1A" w:rsidRPr="001F20D1">
              <w:t>и</w:t>
            </w:r>
            <w:r w:rsidR="00385808" w:rsidRPr="001F20D1">
              <w:t xml:space="preserve"> </w:t>
            </w:r>
            <w:r w:rsidR="00386F1A" w:rsidRPr="001F20D1">
              <w:t>наличии</w:t>
            </w:r>
            <w:r w:rsidR="00385808" w:rsidRPr="001F20D1">
              <w:t xml:space="preserve"> </w:t>
            </w:r>
            <w:r w:rsidR="00386F1A" w:rsidRPr="001F20D1">
              <w:t>выписки</w:t>
            </w:r>
            <w:r w:rsidR="00385808" w:rsidRPr="001F20D1">
              <w:t xml:space="preserve"> </w:t>
            </w:r>
            <w:r w:rsidR="00386F1A" w:rsidRPr="001F20D1">
              <w:t>по</w:t>
            </w:r>
            <w:r w:rsidR="00385808" w:rsidRPr="001F20D1">
              <w:t xml:space="preserve"> </w:t>
            </w:r>
            <w:r w:rsidR="00386F1A" w:rsidRPr="001F20D1">
              <w:t>счету</w:t>
            </w:r>
            <w:r w:rsidR="00385808" w:rsidRPr="001F20D1">
              <w:t xml:space="preserve"> </w:t>
            </w:r>
            <w:r w:rsidR="00386F1A" w:rsidRPr="001F20D1">
              <w:t>40116</w:t>
            </w:r>
            <w:r w:rsidR="00385808" w:rsidRPr="001F20D1">
              <w:t xml:space="preserve"> </w:t>
            </w:r>
            <w:r w:rsidR="00386F1A" w:rsidRPr="001F20D1">
              <w:t>за</w:t>
            </w:r>
            <w:r w:rsidR="00385808" w:rsidRPr="001F20D1">
              <w:t xml:space="preserve"> </w:t>
            </w:r>
            <w:r w:rsidR="00386F1A" w:rsidRPr="001F20D1">
              <w:t>соответствующий</w:t>
            </w:r>
            <w:r w:rsidR="00385808" w:rsidRPr="001F20D1">
              <w:t xml:space="preserve"> </w:t>
            </w:r>
            <w:r w:rsidR="00386F1A" w:rsidRPr="001F20D1">
              <w:t>операционный</w:t>
            </w:r>
            <w:r w:rsidR="00385808" w:rsidRPr="001F20D1">
              <w:t xml:space="preserve"> </w:t>
            </w:r>
            <w:r w:rsidR="00386F1A" w:rsidRPr="001F20D1">
              <w:t>день</w:t>
            </w:r>
            <w:r w:rsidR="00385808" w:rsidRPr="001F20D1">
              <w:t xml:space="preserve"> </w:t>
            </w:r>
            <w:r w:rsidR="00386F1A" w:rsidRPr="001F20D1">
              <w:t>(дата</w:t>
            </w:r>
            <w:r w:rsidR="00385808" w:rsidRPr="001F20D1">
              <w:t xml:space="preserve"> </w:t>
            </w:r>
            <w:r w:rsidR="00386F1A" w:rsidRPr="001F20D1">
              <w:t>выписки</w:t>
            </w:r>
            <w:r w:rsidR="00385808" w:rsidRPr="001F20D1">
              <w:t xml:space="preserve"> </w:t>
            </w:r>
            <w:r w:rsidR="00386F1A" w:rsidRPr="001F20D1">
              <w:t>равна</w:t>
            </w:r>
            <w:r w:rsidR="00385808" w:rsidRPr="001F20D1">
              <w:t xml:space="preserve"> </w:t>
            </w:r>
            <w:r w:rsidR="00386F1A" w:rsidRPr="001F20D1">
              <w:t>дате</w:t>
            </w:r>
            <w:r w:rsidR="00385808" w:rsidRPr="001F20D1">
              <w:t xml:space="preserve"> </w:t>
            </w:r>
            <w:r w:rsidR="00386F1A" w:rsidRPr="001F20D1">
              <w:t>Информации)</w:t>
            </w:r>
            <w:r w:rsidRPr="001F20D1">
              <w:t>.</w:t>
            </w:r>
          </w:p>
          <w:p w14:paraId="3B7B8C9C" w14:textId="0F7C8D5C" w:rsidR="00386F1A" w:rsidRPr="001F20D1" w:rsidRDefault="00885D2F" w:rsidP="00497683">
            <w:pPr>
              <w:pStyle w:val="GOSTTableListNum1"/>
            </w:pPr>
            <w:r w:rsidRPr="001F20D1">
              <w:t>П</w:t>
            </w:r>
            <w:r w:rsidR="00386F1A" w:rsidRPr="001F20D1">
              <w:t>ри</w:t>
            </w:r>
            <w:r w:rsidR="00385808" w:rsidRPr="001F20D1">
              <w:t xml:space="preserve"> </w:t>
            </w:r>
            <w:r w:rsidR="00386F1A" w:rsidRPr="001F20D1">
              <w:t>выполнении</w:t>
            </w:r>
            <w:r w:rsidR="00385808" w:rsidRPr="001F20D1">
              <w:t xml:space="preserve"> </w:t>
            </w:r>
            <w:r w:rsidR="00386F1A" w:rsidRPr="001F20D1">
              <w:t>процедуры</w:t>
            </w:r>
            <w:r w:rsidR="00385808" w:rsidRPr="001F20D1">
              <w:t xml:space="preserve"> </w:t>
            </w:r>
            <w:r w:rsidR="00386F1A" w:rsidRPr="001F20D1">
              <w:t>выверки</w:t>
            </w:r>
            <w:r w:rsidR="00385808" w:rsidRPr="001F20D1">
              <w:t xml:space="preserve"> </w:t>
            </w:r>
            <w:r w:rsidR="00386F1A" w:rsidRPr="001F20D1">
              <w:t>строк:</w:t>
            </w:r>
            <w:r w:rsidR="00385808" w:rsidRPr="001F20D1">
              <w:t xml:space="preserve"> </w:t>
            </w:r>
          </w:p>
          <w:p w14:paraId="0DCE1B76" w14:textId="211AB356" w:rsidR="00386F1A" w:rsidRPr="001F20D1" w:rsidRDefault="00386F1A" w:rsidP="00497683">
            <w:pPr>
              <w:pStyle w:val="GOSTTableListMark1"/>
            </w:pPr>
            <w:r w:rsidRPr="001F20D1">
              <w:t>в</w:t>
            </w:r>
            <w:r w:rsidR="00385808" w:rsidRPr="001F20D1">
              <w:t xml:space="preserve"> </w:t>
            </w:r>
            <w:r w:rsidRPr="001F20D1">
              <w:t>документе</w:t>
            </w:r>
            <w:r w:rsidR="00385808" w:rsidRPr="001F20D1">
              <w:t xml:space="preserve"> </w:t>
            </w:r>
            <w:r w:rsidRPr="001F20D1">
              <w:t>присутствуют</w:t>
            </w:r>
            <w:r w:rsidR="00385808" w:rsidRPr="001F20D1">
              <w:t xml:space="preserve"> </w:t>
            </w:r>
            <w:r w:rsidRPr="001F20D1">
              <w:t>строки</w:t>
            </w:r>
            <w:r w:rsidR="00385808" w:rsidRPr="001F20D1">
              <w:t xml:space="preserve"> </w:t>
            </w:r>
            <w:r w:rsidRPr="001F20D1">
              <w:t>только</w:t>
            </w:r>
            <w:r w:rsidR="00385808" w:rsidRPr="001F20D1">
              <w:t xml:space="preserve"> </w:t>
            </w:r>
            <w:r w:rsidRPr="001F20D1">
              <w:t>с</w:t>
            </w:r>
            <w:r w:rsidR="00385808" w:rsidRPr="001F20D1">
              <w:t xml:space="preserve"> </w:t>
            </w:r>
            <w:r w:rsidRPr="001F20D1">
              <w:t>видом</w:t>
            </w:r>
            <w:r w:rsidR="00385808" w:rsidRPr="001F20D1">
              <w:t xml:space="preserve"> </w:t>
            </w:r>
            <w:r w:rsidRPr="001F20D1">
              <w:t>операции</w:t>
            </w:r>
            <w:r w:rsidR="00385808" w:rsidRPr="001F20D1">
              <w:t xml:space="preserve"> </w:t>
            </w:r>
            <w:r w:rsidRPr="001F20D1">
              <w:t>03</w:t>
            </w:r>
            <w:r w:rsidR="00385808" w:rsidRPr="001F20D1">
              <w:t xml:space="preserve"> </w:t>
            </w:r>
            <w:r w:rsidRPr="001F20D1">
              <w:t>и/или</w:t>
            </w:r>
            <w:r w:rsidR="00385808" w:rsidRPr="001F20D1">
              <w:t xml:space="preserve"> </w:t>
            </w:r>
            <w:r w:rsidRPr="001F20D1">
              <w:t>04</w:t>
            </w:r>
            <w:r w:rsidR="00385808" w:rsidRPr="001F20D1">
              <w:t xml:space="preserve"> </w:t>
            </w:r>
            <w:r w:rsidRPr="001F20D1">
              <w:t>и/или</w:t>
            </w:r>
            <w:r w:rsidR="00385808" w:rsidRPr="001F20D1">
              <w:t xml:space="preserve"> </w:t>
            </w:r>
            <w:r w:rsidRPr="001F20D1">
              <w:t>05</w:t>
            </w:r>
            <w:r w:rsidR="00385808" w:rsidRPr="001F20D1">
              <w:t xml:space="preserve"> </w:t>
            </w:r>
            <w:r w:rsidRPr="001F20D1">
              <w:t>и/или</w:t>
            </w:r>
            <w:r w:rsidR="00385808" w:rsidRPr="001F20D1">
              <w:t xml:space="preserve"> </w:t>
            </w:r>
            <w:r w:rsidRPr="001F20D1">
              <w:t>06</w:t>
            </w:r>
            <w:r w:rsidR="00385808" w:rsidRPr="001F20D1">
              <w:t xml:space="preserve"> </w:t>
            </w:r>
            <w:r w:rsidRPr="001F20D1">
              <w:t>и</w:t>
            </w:r>
            <w:r w:rsidR="00385808" w:rsidRPr="001F20D1">
              <w:t xml:space="preserve"> </w:t>
            </w:r>
            <w:r w:rsidRPr="001F20D1">
              <w:t>хотя</w:t>
            </w:r>
            <w:r w:rsidR="00385808" w:rsidRPr="001F20D1">
              <w:t xml:space="preserve"> </w:t>
            </w:r>
            <w:r w:rsidRPr="001F20D1">
              <w:t>бы</w:t>
            </w:r>
            <w:r w:rsidR="00385808" w:rsidRPr="001F20D1">
              <w:t xml:space="preserve"> </w:t>
            </w:r>
            <w:r w:rsidRPr="001F20D1">
              <w:t>одна</w:t>
            </w:r>
            <w:r w:rsidR="00385808" w:rsidRPr="001F20D1">
              <w:t xml:space="preserve"> </w:t>
            </w:r>
            <w:r w:rsidRPr="001F20D1">
              <w:t>строка</w:t>
            </w:r>
            <w:r w:rsidR="00385808" w:rsidRPr="001F20D1">
              <w:t xml:space="preserve"> </w:t>
            </w:r>
            <w:r w:rsidRPr="001F20D1">
              <w:t>не</w:t>
            </w:r>
            <w:r w:rsidR="00385808" w:rsidRPr="001F20D1">
              <w:t xml:space="preserve"> </w:t>
            </w:r>
            <w:r w:rsidRPr="001F20D1">
              <w:t>выверена</w:t>
            </w:r>
            <w:r w:rsidR="000D6201" w:rsidRPr="001F20D1">
              <w:t>;</w:t>
            </w:r>
          </w:p>
          <w:p w14:paraId="370028BA" w14:textId="2A6B67E0" w:rsidR="00386F1A" w:rsidRPr="001F20D1" w:rsidRDefault="00386F1A" w:rsidP="00497683">
            <w:pPr>
              <w:pStyle w:val="GOSTTableListMark1"/>
            </w:pPr>
            <w:r w:rsidRPr="001F20D1">
              <w:t>если</w:t>
            </w:r>
            <w:r w:rsidR="00385808" w:rsidRPr="001F20D1">
              <w:t xml:space="preserve"> </w:t>
            </w:r>
            <w:r w:rsidRPr="001F20D1">
              <w:t>в</w:t>
            </w:r>
            <w:r w:rsidR="00385808" w:rsidRPr="001F20D1">
              <w:t xml:space="preserve"> </w:t>
            </w:r>
            <w:r w:rsidRPr="001F20D1">
              <w:t>документе</w:t>
            </w:r>
            <w:r w:rsidR="00385808" w:rsidRPr="001F20D1">
              <w:t xml:space="preserve"> </w:t>
            </w:r>
            <w:r w:rsidRPr="001F20D1">
              <w:t>не</w:t>
            </w:r>
            <w:r w:rsidR="00385808" w:rsidRPr="001F20D1">
              <w:t xml:space="preserve"> </w:t>
            </w:r>
            <w:r w:rsidRPr="001F20D1">
              <w:t>выверена</w:t>
            </w:r>
            <w:r w:rsidR="00385808" w:rsidRPr="001F20D1">
              <w:t xml:space="preserve"> </w:t>
            </w:r>
            <w:r w:rsidRPr="001F20D1">
              <w:t>хотя</w:t>
            </w:r>
            <w:r w:rsidR="00385808" w:rsidRPr="001F20D1">
              <w:t xml:space="preserve"> </w:t>
            </w:r>
            <w:r w:rsidRPr="001F20D1">
              <w:t>бы</w:t>
            </w:r>
            <w:r w:rsidR="00385808" w:rsidRPr="001F20D1">
              <w:t xml:space="preserve"> </w:t>
            </w:r>
            <w:r w:rsidRPr="001F20D1">
              <w:t>одна</w:t>
            </w:r>
            <w:r w:rsidR="00385808" w:rsidRPr="001F20D1">
              <w:t xml:space="preserve"> </w:t>
            </w:r>
            <w:r w:rsidRPr="001F20D1">
              <w:t>строка</w:t>
            </w:r>
            <w:r w:rsidR="00385808" w:rsidRPr="001F20D1">
              <w:t xml:space="preserve"> </w:t>
            </w:r>
            <w:r w:rsidRPr="001F20D1">
              <w:t>с</w:t>
            </w:r>
            <w:r w:rsidR="00385808" w:rsidRPr="001F20D1">
              <w:t xml:space="preserve"> </w:t>
            </w:r>
            <w:r w:rsidRPr="001F20D1">
              <w:t>видом</w:t>
            </w:r>
            <w:r w:rsidR="00385808" w:rsidRPr="001F20D1">
              <w:t xml:space="preserve"> </w:t>
            </w:r>
            <w:r w:rsidRPr="001F20D1">
              <w:t>операции</w:t>
            </w:r>
            <w:r w:rsidR="00385808" w:rsidRPr="001F20D1">
              <w:t xml:space="preserve"> </w:t>
            </w:r>
            <w:r w:rsidRPr="001F20D1">
              <w:t>03</w:t>
            </w:r>
            <w:r w:rsidR="00385808" w:rsidRPr="001F20D1">
              <w:t xml:space="preserve"> </w:t>
            </w:r>
            <w:r w:rsidRPr="001F20D1">
              <w:t>и/или</w:t>
            </w:r>
            <w:r w:rsidR="00385808" w:rsidRPr="001F20D1">
              <w:t xml:space="preserve"> </w:t>
            </w:r>
            <w:r w:rsidRPr="001F20D1">
              <w:t>04</w:t>
            </w:r>
            <w:r w:rsidR="00385808" w:rsidRPr="001F20D1">
              <w:t xml:space="preserve"> </w:t>
            </w:r>
            <w:r w:rsidRPr="001F20D1">
              <w:t>и/или</w:t>
            </w:r>
            <w:r w:rsidR="00385808" w:rsidRPr="001F20D1">
              <w:t xml:space="preserve"> </w:t>
            </w:r>
            <w:r w:rsidRPr="001F20D1">
              <w:t>05</w:t>
            </w:r>
            <w:r w:rsidR="00385808" w:rsidRPr="001F20D1">
              <w:t xml:space="preserve"> </w:t>
            </w:r>
            <w:r w:rsidRPr="001F20D1">
              <w:t>и/или</w:t>
            </w:r>
            <w:r w:rsidR="00385808" w:rsidRPr="001F20D1">
              <w:t xml:space="preserve"> </w:t>
            </w:r>
            <w:r w:rsidRPr="001F20D1">
              <w:t>06,</w:t>
            </w:r>
            <w:r w:rsidR="00385808" w:rsidRPr="001F20D1">
              <w:t xml:space="preserve"> </w:t>
            </w:r>
            <w:r w:rsidRPr="001F20D1">
              <w:t>но</w:t>
            </w:r>
            <w:r w:rsidR="00385808" w:rsidRPr="001F20D1">
              <w:t xml:space="preserve"> </w:t>
            </w:r>
            <w:r w:rsidRPr="001F20D1">
              <w:t>при</w:t>
            </w:r>
            <w:r w:rsidR="00385808" w:rsidRPr="001F20D1">
              <w:t xml:space="preserve"> </w:t>
            </w:r>
            <w:r w:rsidRPr="001F20D1">
              <w:t>этом</w:t>
            </w:r>
            <w:r w:rsidR="00385808" w:rsidRPr="001F20D1">
              <w:t xml:space="preserve"> </w:t>
            </w:r>
            <w:r w:rsidRPr="001F20D1">
              <w:t>присутствуют</w:t>
            </w:r>
            <w:r w:rsidR="00385808" w:rsidRPr="001F20D1">
              <w:t xml:space="preserve"> </w:t>
            </w:r>
            <w:r w:rsidRPr="001F20D1">
              <w:t>строки</w:t>
            </w:r>
            <w:r w:rsidR="00385808" w:rsidRPr="001F20D1">
              <w:t xml:space="preserve"> </w:t>
            </w:r>
            <w:r w:rsidRPr="001F20D1">
              <w:t>с</w:t>
            </w:r>
            <w:r w:rsidR="00385808" w:rsidRPr="001F20D1">
              <w:t xml:space="preserve"> </w:t>
            </w:r>
            <w:r w:rsidRPr="001F20D1">
              <w:t>видом</w:t>
            </w:r>
            <w:r w:rsidR="00385808" w:rsidRPr="001F20D1">
              <w:t xml:space="preserve"> </w:t>
            </w:r>
            <w:r w:rsidRPr="001F20D1">
              <w:t>операции</w:t>
            </w:r>
            <w:r w:rsidR="00385808" w:rsidRPr="001F20D1">
              <w:t xml:space="preserve"> </w:t>
            </w:r>
            <w:r w:rsidRPr="001F20D1">
              <w:t>01</w:t>
            </w:r>
            <w:r w:rsidR="00385808" w:rsidRPr="001F20D1">
              <w:t xml:space="preserve"> </w:t>
            </w:r>
            <w:r w:rsidRPr="001F20D1">
              <w:t>и/или</w:t>
            </w:r>
            <w:r w:rsidR="00385808" w:rsidRPr="001F20D1">
              <w:t xml:space="preserve"> </w:t>
            </w:r>
            <w:r w:rsidRPr="001F20D1">
              <w:t>02</w:t>
            </w:r>
            <w:r w:rsidR="00385808" w:rsidRPr="001F20D1">
              <w:t xml:space="preserve"> </w:t>
            </w:r>
            <w:r w:rsidRPr="001F20D1">
              <w:t>и/или</w:t>
            </w:r>
            <w:r w:rsidR="00385808" w:rsidRPr="001F20D1">
              <w:t xml:space="preserve"> </w:t>
            </w:r>
            <w:r w:rsidRPr="001F20D1">
              <w:t>07,</w:t>
            </w:r>
            <w:r w:rsidR="00385808" w:rsidRPr="001F20D1">
              <w:t xml:space="preserve"> </w:t>
            </w:r>
            <w:r w:rsidRPr="001F20D1">
              <w:t>для</w:t>
            </w:r>
            <w:r w:rsidR="00385808" w:rsidRPr="001F20D1">
              <w:t xml:space="preserve"> </w:t>
            </w:r>
            <w:r w:rsidRPr="001F20D1">
              <w:t>которых</w:t>
            </w:r>
            <w:r w:rsidR="00385808" w:rsidRPr="001F20D1">
              <w:t xml:space="preserve"> </w:t>
            </w:r>
            <w:r w:rsidRPr="001F20D1">
              <w:t>процедура</w:t>
            </w:r>
            <w:r w:rsidR="00385808" w:rsidRPr="001F20D1">
              <w:t xml:space="preserve"> </w:t>
            </w:r>
            <w:r w:rsidRPr="001F20D1">
              <w:t>выверки</w:t>
            </w:r>
            <w:r w:rsidR="00385808" w:rsidRPr="001F20D1">
              <w:t xml:space="preserve"> </w:t>
            </w:r>
            <w:r w:rsidRPr="001F20D1">
              <w:t>не</w:t>
            </w:r>
            <w:r w:rsidR="00385808" w:rsidRPr="001F20D1">
              <w:t xml:space="preserve"> </w:t>
            </w:r>
            <w:r w:rsidRPr="001F20D1">
              <w:t>требуется</w:t>
            </w:r>
          </w:p>
        </w:tc>
        <w:tc>
          <w:tcPr>
            <w:tcW w:w="1615" w:type="pct"/>
            <w:hideMark/>
          </w:tcPr>
          <w:p w14:paraId="1C273D84" w14:textId="4819F3DA" w:rsidR="00386F1A" w:rsidRPr="001F20D1" w:rsidRDefault="00386F1A" w:rsidP="00497683">
            <w:pPr>
              <w:pStyle w:val="GOSTTablenorm"/>
              <w:rPr>
                <w:color w:val="000000" w:themeColor="text1"/>
              </w:rPr>
            </w:pPr>
            <w:r w:rsidRPr="001F20D1">
              <w:rPr>
                <w:color w:val="000000" w:themeColor="text1"/>
              </w:rPr>
              <w:t>Пользователь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может:</w:t>
            </w:r>
            <w:r w:rsidR="00385808" w:rsidRPr="001F20D1">
              <w:rPr>
                <w:color w:val="000000" w:themeColor="text1"/>
              </w:rPr>
              <w:t xml:space="preserve"> </w:t>
            </w:r>
          </w:p>
          <w:p w14:paraId="286FB18B" w14:textId="7D3F31FF" w:rsidR="00386F1A" w:rsidRPr="001F20D1" w:rsidRDefault="00386F1A" w:rsidP="00497683">
            <w:pPr>
              <w:pStyle w:val="GOSTTableListMark1"/>
            </w:pPr>
            <w:r w:rsidRPr="001F20D1">
              <w:t>выверить</w:t>
            </w:r>
            <w:r w:rsidR="00385808" w:rsidRPr="001F20D1">
              <w:t xml:space="preserve"> </w:t>
            </w:r>
            <w:r w:rsidRPr="001F20D1">
              <w:t>невыверенные</w:t>
            </w:r>
            <w:r w:rsidR="00385808" w:rsidRPr="001F20D1">
              <w:t xml:space="preserve"> </w:t>
            </w:r>
            <w:r w:rsidRPr="001F20D1">
              <w:t>строки</w:t>
            </w:r>
            <w:r w:rsidR="00385808" w:rsidRPr="001F20D1">
              <w:t xml:space="preserve"> </w:t>
            </w:r>
            <w:r w:rsidRPr="001F20D1">
              <w:t>документа</w:t>
            </w:r>
            <w:r w:rsidR="00385808" w:rsidRPr="001F20D1">
              <w:t xml:space="preserve"> </w:t>
            </w:r>
            <w:r w:rsidRPr="001F20D1">
              <w:t>→</w:t>
            </w:r>
            <w:r w:rsidR="00385808" w:rsidRPr="001F20D1">
              <w:t xml:space="preserve"> </w:t>
            </w:r>
            <w:r w:rsidRPr="001F20D1">
              <w:t>перевод</w:t>
            </w:r>
            <w:r w:rsidR="00385808" w:rsidRPr="001F20D1">
              <w:t xml:space="preserve"> </w:t>
            </w:r>
            <w:r w:rsidRPr="001F20D1">
              <w:t>Информации</w:t>
            </w:r>
            <w:r w:rsidR="00385808" w:rsidRPr="001F20D1">
              <w:t xml:space="preserve"> </w:t>
            </w:r>
            <w:r w:rsidRPr="001F20D1">
              <w:t>в</w:t>
            </w:r>
            <w:r w:rsidR="00385808" w:rsidRPr="001F20D1">
              <w:t xml:space="preserve"> </w:t>
            </w:r>
            <w:r w:rsidRPr="001F20D1">
              <w:t>статус</w:t>
            </w:r>
            <w:r w:rsidR="00385808" w:rsidRPr="001F20D1">
              <w:t xml:space="preserve"> </w:t>
            </w:r>
            <w:r w:rsidR="002708F7" w:rsidRPr="001F20D1">
              <w:t>«</w:t>
            </w:r>
            <w:r w:rsidRPr="001F20D1">
              <w:t>Обработан</w:t>
            </w:r>
            <w:r w:rsidR="002708F7" w:rsidRPr="001F20D1">
              <w:t>»</w:t>
            </w:r>
            <w:r w:rsidR="000D6201" w:rsidRPr="001F20D1">
              <w:t>;</w:t>
            </w:r>
          </w:p>
          <w:p w14:paraId="5FFAEB00" w14:textId="168DDD8E" w:rsidR="00386F1A" w:rsidRPr="001F20D1" w:rsidRDefault="00386F1A" w:rsidP="00497683">
            <w:pPr>
              <w:pStyle w:val="GOSTTableListMark1"/>
            </w:pPr>
            <w:r w:rsidRPr="001F20D1">
              <w:t>вернуть</w:t>
            </w:r>
            <w:r w:rsidR="00385808" w:rsidRPr="001F20D1">
              <w:t xml:space="preserve"> </w:t>
            </w:r>
            <w:r w:rsidRPr="001F20D1">
              <w:t>документ</w:t>
            </w:r>
            <w:r w:rsidR="00385808" w:rsidRPr="001F20D1">
              <w:t xml:space="preserve"> </w:t>
            </w:r>
            <w:r w:rsidRPr="001F20D1">
              <w:t>для</w:t>
            </w:r>
            <w:r w:rsidR="00385808" w:rsidRPr="001F20D1">
              <w:t xml:space="preserve"> </w:t>
            </w:r>
            <w:r w:rsidRPr="001F20D1">
              <w:t>повторной</w:t>
            </w:r>
            <w:r w:rsidR="00385808" w:rsidRPr="001F20D1">
              <w:t xml:space="preserve"> </w:t>
            </w:r>
            <w:r w:rsidRPr="001F20D1">
              <w:t>обработки</w:t>
            </w:r>
            <w:r w:rsidR="00385808" w:rsidRPr="001F20D1">
              <w:t xml:space="preserve"> </w:t>
            </w:r>
            <w:r w:rsidRPr="001F20D1">
              <w:t>→</w:t>
            </w:r>
            <w:r w:rsidR="00385808" w:rsidRPr="001F20D1">
              <w:t xml:space="preserve"> </w:t>
            </w:r>
            <w:r w:rsidRPr="001F20D1">
              <w:t>перевод</w:t>
            </w:r>
            <w:r w:rsidR="00385808" w:rsidRPr="001F20D1">
              <w:t xml:space="preserve"> </w:t>
            </w:r>
            <w:r w:rsidRPr="001F20D1">
              <w:t>Информации</w:t>
            </w:r>
            <w:r w:rsidR="00385808" w:rsidRPr="001F20D1">
              <w:t xml:space="preserve"> </w:t>
            </w:r>
            <w:r w:rsidRPr="001F20D1">
              <w:t>в</w:t>
            </w:r>
            <w:r w:rsidR="00385808" w:rsidRPr="001F20D1">
              <w:t xml:space="preserve"> </w:t>
            </w:r>
            <w:r w:rsidRPr="001F20D1">
              <w:t>статус</w:t>
            </w:r>
            <w:r w:rsidR="00385808" w:rsidRPr="001F20D1">
              <w:t xml:space="preserve"> </w:t>
            </w:r>
            <w:r w:rsidR="002708F7" w:rsidRPr="001F20D1">
              <w:t>«</w:t>
            </w:r>
            <w:r w:rsidRPr="001F20D1">
              <w:t>Проверен</w:t>
            </w:r>
            <w:r w:rsidR="002708F7" w:rsidRPr="001F20D1">
              <w:t>»</w:t>
            </w:r>
          </w:p>
        </w:tc>
      </w:tr>
      <w:tr w:rsidR="00386F1A" w:rsidRPr="001F20D1" w14:paraId="7AEBFE06" w14:textId="77777777" w:rsidTr="004976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47" w:type="pct"/>
            <w:hideMark/>
          </w:tcPr>
          <w:p w14:paraId="48A6353C" w14:textId="77777777" w:rsidR="00386F1A" w:rsidRPr="001F20D1" w:rsidRDefault="00386F1A" w:rsidP="00497683">
            <w:pPr>
              <w:pStyle w:val="GOSTTablenorm"/>
              <w:rPr>
                <w:color w:val="000000" w:themeColor="text1"/>
              </w:rPr>
            </w:pPr>
            <w:r w:rsidRPr="001F20D1">
              <w:rPr>
                <w:color w:val="000000" w:themeColor="text1"/>
              </w:rPr>
              <w:t>Отменен</w:t>
            </w:r>
          </w:p>
        </w:tc>
        <w:tc>
          <w:tcPr>
            <w:tcW w:w="736" w:type="pct"/>
            <w:hideMark/>
          </w:tcPr>
          <w:p w14:paraId="2B550814" w14:textId="77777777" w:rsidR="00386F1A" w:rsidRPr="001F20D1" w:rsidRDefault="00386F1A" w:rsidP="00497683">
            <w:pPr>
              <w:pStyle w:val="GOSTTablenorm"/>
              <w:rPr>
                <w:color w:val="000000" w:themeColor="text1"/>
              </w:rPr>
            </w:pPr>
            <w:r w:rsidRPr="001F20D1">
              <w:rPr>
                <w:color w:val="000000" w:themeColor="text1"/>
              </w:rPr>
              <w:t>красный</w:t>
            </w:r>
          </w:p>
        </w:tc>
        <w:tc>
          <w:tcPr>
            <w:tcW w:w="1702" w:type="pct"/>
            <w:hideMark/>
          </w:tcPr>
          <w:p w14:paraId="7823B377" w14:textId="4FAA59A0" w:rsidR="00386F1A" w:rsidRPr="001F20D1" w:rsidRDefault="00386F1A" w:rsidP="00497683">
            <w:pPr>
              <w:pStyle w:val="GOSTTablenorm"/>
              <w:rPr>
                <w:rFonts w:eastAsiaTheme="minorEastAsia"/>
              </w:rPr>
            </w:pPr>
            <w:r w:rsidRPr="001F20D1">
              <w:t>Статус</w:t>
            </w:r>
            <w:r w:rsidR="00385808" w:rsidRPr="001F20D1">
              <w:t xml:space="preserve"> </w:t>
            </w:r>
            <w:r w:rsidRPr="001F20D1">
              <w:t>присваивается</w:t>
            </w:r>
            <w:r w:rsidR="00385808" w:rsidRPr="001F20D1">
              <w:t xml:space="preserve"> </w:t>
            </w:r>
            <w:r w:rsidRPr="001F20D1">
              <w:t>Системой:</w:t>
            </w:r>
          </w:p>
          <w:p w14:paraId="0CA8D205" w14:textId="523690A8" w:rsidR="00386F1A" w:rsidRPr="001F20D1" w:rsidRDefault="00386F1A" w:rsidP="00497683">
            <w:pPr>
              <w:pStyle w:val="GOSTTableListMark1"/>
            </w:pPr>
            <w:r w:rsidRPr="001F20D1">
              <w:t>при</w:t>
            </w:r>
            <w:r w:rsidR="00385808" w:rsidRPr="001F20D1">
              <w:t xml:space="preserve"> </w:t>
            </w:r>
            <w:r w:rsidRPr="001F20D1">
              <w:t>выполнении</w:t>
            </w:r>
            <w:r w:rsidR="00385808" w:rsidRPr="001F20D1">
              <w:t xml:space="preserve"> </w:t>
            </w:r>
            <w:r w:rsidRPr="001F20D1">
              <w:t>действия</w:t>
            </w:r>
            <w:r w:rsidR="00385808" w:rsidRPr="001F20D1">
              <w:t xml:space="preserve"> </w:t>
            </w:r>
            <w:r w:rsidR="002708F7" w:rsidRPr="001F20D1">
              <w:t>«</w:t>
            </w:r>
            <w:r w:rsidRPr="001F20D1">
              <w:t>Отменить</w:t>
            </w:r>
            <w:r w:rsidR="002708F7" w:rsidRPr="001F20D1">
              <w:t>»</w:t>
            </w:r>
            <w:r w:rsidR="00885D2F" w:rsidRPr="001F20D1">
              <w:t>;</w:t>
            </w:r>
          </w:p>
          <w:p w14:paraId="438DD1F9" w14:textId="16A36AC1" w:rsidR="00386F1A" w:rsidRPr="001F20D1" w:rsidRDefault="00386F1A" w:rsidP="00497683">
            <w:pPr>
              <w:pStyle w:val="GOSTTableListMark1"/>
            </w:pPr>
            <w:r w:rsidRPr="001F20D1">
              <w:t>при</w:t>
            </w:r>
            <w:r w:rsidR="00385808" w:rsidRPr="001F20D1">
              <w:t xml:space="preserve"> </w:t>
            </w:r>
            <w:r w:rsidRPr="001F20D1">
              <w:t>отрицательном</w:t>
            </w:r>
            <w:r w:rsidR="00385808" w:rsidRPr="001F20D1">
              <w:t xml:space="preserve"> </w:t>
            </w:r>
            <w:r w:rsidRPr="001F20D1">
              <w:t>результате</w:t>
            </w:r>
            <w:r w:rsidR="00385808" w:rsidRPr="001F20D1">
              <w:t xml:space="preserve"> </w:t>
            </w:r>
            <w:r w:rsidRPr="001F20D1">
              <w:t>выполнения</w:t>
            </w:r>
            <w:r w:rsidR="00385808" w:rsidRPr="001F20D1">
              <w:t xml:space="preserve"> </w:t>
            </w:r>
            <w:r w:rsidRPr="001F20D1">
              <w:t>контролей</w:t>
            </w:r>
          </w:p>
        </w:tc>
        <w:tc>
          <w:tcPr>
            <w:tcW w:w="1615" w:type="pct"/>
            <w:hideMark/>
          </w:tcPr>
          <w:p w14:paraId="32BD143A" w14:textId="47AB481F" w:rsidR="00386F1A" w:rsidRPr="001F20D1" w:rsidRDefault="00386F1A" w:rsidP="00497683">
            <w:pPr>
              <w:pStyle w:val="GOSTTablenorm"/>
              <w:rPr>
                <w:color w:val="000000" w:themeColor="text1"/>
              </w:rPr>
            </w:pPr>
            <w:r w:rsidRPr="001F20D1">
              <w:rPr>
                <w:color w:val="000000" w:themeColor="text1"/>
              </w:rPr>
              <w:t>Пользователь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может:</w:t>
            </w:r>
            <w:r w:rsidR="00385808" w:rsidRPr="001F20D1">
              <w:rPr>
                <w:color w:val="000000" w:themeColor="text1"/>
              </w:rPr>
              <w:t xml:space="preserve"> </w:t>
            </w:r>
          </w:p>
          <w:p w14:paraId="1ABDB596" w14:textId="27FF3079" w:rsidR="00386F1A" w:rsidRPr="001F20D1" w:rsidRDefault="00386F1A" w:rsidP="00497683">
            <w:pPr>
              <w:pStyle w:val="GOSTTableListMark1"/>
            </w:pPr>
            <w:r w:rsidRPr="001F20D1">
              <w:t>редактировать</w:t>
            </w:r>
            <w:r w:rsidR="00385808" w:rsidRPr="001F20D1">
              <w:t xml:space="preserve"> </w:t>
            </w:r>
            <w:r w:rsidRPr="001F20D1">
              <w:t>документ</w:t>
            </w:r>
            <w:r w:rsidR="00385808" w:rsidRPr="001F20D1">
              <w:t xml:space="preserve"> </w:t>
            </w:r>
            <w:r w:rsidRPr="001F20D1">
              <w:t>→</w:t>
            </w:r>
            <w:r w:rsidR="00385808" w:rsidRPr="001F20D1">
              <w:t xml:space="preserve"> </w:t>
            </w:r>
            <w:r w:rsidRPr="001F20D1">
              <w:t>перевод</w:t>
            </w:r>
            <w:r w:rsidR="00385808" w:rsidRPr="001F20D1">
              <w:t xml:space="preserve"> </w:t>
            </w:r>
            <w:r w:rsidRPr="001F20D1">
              <w:t>Информации</w:t>
            </w:r>
            <w:r w:rsidR="00385808" w:rsidRPr="001F20D1">
              <w:t xml:space="preserve"> </w:t>
            </w:r>
            <w:r w:rsidRPr="001F20D1">
              <w:t>в</w:t>
            </w:r>
            <w:r w:rsidR="00385808" w:rsidRPr="001F20D1">
              <w:t xml:space="preserve"> </w:t>
            </w:r>
            <w:r w:rsidRPr="001F20D1">
              <w:t>статус</w:t>
            </w:r>
            <w:r w:rsidR="00385808" w:rsidRPr="001F20D1">
              <w:t xml:space="preserve"> </w:t>
            </w:r>
            <w:r w:rsidR="002708F7" w:rsidRPr="001F20D1">
              <w:t>«</w:t>
            </w:r>
            <w:r w:rsidRPr="001F20D1">
              <w:t>Проект</w:t>
            </w:r>
            <w:r w:rsidR="002708F7" w:rsidRPr="001F20D1">
              <w:t>»</w:t>
            </w:r>
            <w:r w:rsidR="00385808" w:rsidRPr="001F20D1">
              <w:t xml:space="preserve"> </w:t>
            </w:r>
            <w:r w:rsidRPr="001F20D1">
              <w:t>(актуально</w:t>
            </w:r>
            <w:r w:rsidR="00385808" w:rsidRPr="001F20D1">
              <w:t xml:space="preserve"> </w:t>
            </w:r>
            <w:r w:rsidRPr="001F20D1">
              <w:t>только</w:t>
            </w:r>
            <w:r w:rsidR="00385808" w:rsidRPr="001F20D1">
              <w:t xml:space="preserve"> </w:t>
            </w:r>
            <w:r w:rsidRPr="001F20D1">
              <w:t>для</w:t>
            </w:r>
            <w:r w:rsidR="00385808" w:rsidRPr="001F20D1">
              <w:t xml:space="preserve"> </w:t>
            </w:r>
            <w:r w:rsidRPr="001F20D1">
              <w:t>документа,</w:t>
            </w:r>
            <w:r w:rsidR="00385808" w:rsidRPr="001F20D1">
              <w:t xml:space="preserve"> </w:t>
            </w:r>
            <w:r w:rsidRPr="001F20D1">
              <w:t>созданного</w:t>
            </w:r>
            <w:r w:rsidR="00385808" w:rsidRPr="001F20D1">
              <w:t xml:space="preserve"> </w:t>
            </w:r>
            <w:r w:rsidRPr="001F20D1">
              <w:t>вручную)</w:t>
            </w:r>
          </w:p>
        </w:tc>
      </w:tr>
      <w:tr w:rsidR="00386F1A" w:rsidRPr="001F20D1" w14:paraId="4FCA94E1" w14:textId="77777777" w:rsidTr="004976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47" w:type="pct"/>
            <w:hideMark/>
          </w:tcPr>
          <w:p w14:paraId="4A7D37C5" w14:textId="77777777" w:rsidR="00386F1A" w:rsidRPr="001F20D1" w:rsidRDefault="00386F1A" w:rsidP="00497683">
            <w:pPr>
              <w:pStyle w:val="GOSTTablenorm"/>
              <w:rPr>
                <w:color w:val="000000" w:themeColor="text1"/>
              </w:rPr>
            </w:pPr>
            <w:r w:rsidRPr="001F20D1">
              <w:rPr>
                <w:color w:val="000000" w:themeColor="text1"/>
              </w:rPr>
              <w:t>Исполнен</w:t>
            </w:r>
          </w:p>
        </w:tc>
        <w:tc>
          <w:tcPr>
            <w:tcW w:w="736" w:type="pct"/>
            <w:hideMark/>
          </w:tcPr>
          <w:p w14:paraId="40D169B1" w14:textId="77777777" w:rsidR="00386F1A" w:rsidRPr="001F20D1" w:rsidRDefault="00386F1A" w:rsidP="00497683">
            <w:pPr>
              <w:pStyle w:val="GOSTTablenorm"/>
              <w:rPr>
                <w:color w:val="000000" w:themeColor="text1"/>
              </w:rPr>
            </w:pPr>
            <w:r w:rsidRPr="001F20D1">
              <w:rPr>
                <w:color w:val="000000" w:themeColor="text1"/>
              </w:rPr>
              <w:t>зеленый</w:t>
            </w:r>
          </w:p>
        </w:tc>
        <w:tc>
          <w:tcPr>
            <w:tcW w:w="1702" w:type="pct"/>
            <w:hideMark/>
          </w:tcPr>
          <w:p w14:paraId="3CD07F12" w14:textId="153AEAB1" w:rsidR="00386F1A" w:rsidRPr="001F20D1" w:rsidRDefault="00386F1A" w:rsidP="00497683">
            <w:pPr>
              <w:pStyle w:val="GOSTTablenorm"/>
              <w:rPr>
                <w:rFonts w:eastAsiaTheme="minorEastAsia"/>
                <w:color w:val="000000" w:themeColor="text1"/>
              </w:rPr>
            </w:pPr>
            <w:r w:rsidRPr="001F20D1">
              <w:rPr>
                <w:color w:val="000000" w:themeColor="text1"/>
              </w:rPr>
              <w:t>Статус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присваивается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автоматически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при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завершении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обработки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выписки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по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счету</w:t>
            </w:r>
            <w:r w:rsidR="00385808" w:rsidRPr="001F20D1">
              <w:rPr>
                <w:color w:val="000000" w:themeColor="text1"/>
              </w:rPr>
              <w:t xml:space="preserve"> </w:t>
            </w:r>
            <w:r w:rsidRPr="001F20D1">
              <w:rPr>
                <w:color w:val="000000" w:themeColor="text1"/>
              </w:rPr>
              <w:t>40116</w:t>
            </w:r>
          </w:p>
        </w:tc>
        <w:tc>
          <w:tcPr>
            <w:tcW w:w="1615" w:type="pct"/>
            <w:hideMark/>
          </w:tcPr>
          <w:p w14:paraId="25A7B23A" w14:textId="63A050B7" w:rsidR="00386F1A" w:rsidRPr="001F20D1" w:rsidRDefault="00386F1A" w:rsidP="00497683">
            <w:pPr>
              <w:pStyle w:val="GOSTTablenorm"/>
            </w:pPr>
            <w:r w:rsidRPr="001F20D1">
              <w:t>Пользователь</w:t>
            </w:r>
            <w:r w:rsidR="00385808" w:rsidRPr="001F20D1">
              <w:t xml:space="preserve"> </w:t>
            </w:r>
            <w:r w:rsidRPr="001F20D1">
              <w:t>может:</w:t>
            </w:r>
            <w:r w:rsidR="00385808" w:rsidRPr="001F20D1">
              <w:t xml:space="preserve"> </w:t>
            </w:r>
          </w:p>
          <w:p w14:paraId="2D6D28FF" w14:textId="1B11E9F6" w:rsidR="00386F1A" w:rsidRPr="001F20D1" w:rsidRDefault="00386F1A" w:rsidP="00497683">
            <w:pPr>
              <w:pStyle w:val="GOSTTableListMark1"/>
            </w:pPr>
            <w:r w:rsidRPr="001F20D1">
              <w:t>вручную</w:t>
            </w:r>
            <w:r w:rsidR="00385808" w:rsidRPr="001F20D1">
              <w:t xml:space="preserve"> </w:t>
            </w:r>
            <w:r w:rsidRPr="001F20D1">
              <w:t>сформировать</w:t>
            </w:r>
            <w:r w:rsidR="00385808" w:rsidRPr="001F20D1">
              <w:t xml:space="preserve"> </w:t>
            </w:r>
            <w:r w:rsidRPr="001F20D1">
              <w:t>Сведения</w:t>
            </w:r>
            <w:r w:rsidR="00385808" w:rsidRPr="001F20D1">
              <w:t xml:space="preserve"> </w:t>
            </w:r>
            <w:r w:rsidRPr="001F20D1">
              <w:t>об</w:t>
            </w:r>
            <w:r w:rsidR="00385808" w:rsidRPr="001F20D1">
              <w:t xml:space="preserve"> </w:t>
            </w:r>
            <w:r w:rsidRPr="001F20D1">
              <w:t>операциях,</w:t>
            </w:r>
            <w:r w:rsidR="00385808" w:rsidRPr="001F20D1">
              <w:t xml:space="preserve"> </w:t>
            </w:r>
            <w:r w:rsidRPr="001F20D1">
              <w:t>совершаемых</w:t>
            </w:r>
            <w:r w:rsidR="00385808" w:rsidRPr="001F20D1">
              <w:t xml:space="preserve"> </w:t>
            </w:r>
            <w:r w:rsidRPr="001F20D1">
              <w:t>с</w:t>
            </w:r>
            <w:r w:rsidR="00385808" w:rsidRPr="001F20D1">
              <w:t xml:space="preserve"> </w:t>
            </w:r>
            <w:r w:rsidRPr="001F20D1">
              <w:t>использованием</w:t>
            </w:r>
            <w:r w:rsidR="00385808" w:rsidRPr="001F20D1">
              <w:t xml:space="preserve"> </w:t>
            </w:r>
            <w:r w:rsidRPr="001F20D1">
              <w:t>карт</w:t>
            </w:r>
          </w:p>
        </w:tc>
      </w:tr>
    </w:tbl>
    <w:p w14:paraId="183F3C27" w14:textId="755D7CB0" w:rsidR="004F17A4" w:rsidRPr="001F20D1" w:rsidRDefault="004F17A4" w:rsidP="00497683">
      <w:pPr>
        <w:pStyle w:val="1"/>
        <w:pageBreakBefore w:val="0"/>
        <w:ind w:left="357" w:hanging="357"/>
      </w:pPr>
      <w:bookmarkStart w:id="18" w:name="_Toc213238919"/>
      <w:bookmarkStart w:id="19" w:name="_Toc213238937"/>
      <w:bookmarkStart w:id="20" w:name="_Toc213238920"/>
      <w:bookmarkStart w:id="21" w:name="_Toc213238938"/>
      <w:bookmarkStart w:id="22" w:name="_Toc213238921"/>
      <w:bookmarkStart w:id="23" w:name="_Toc213238939"/>
      <w:bookmarkStart w:id="24" w:name="_Toc213238922"/>
      <w:bookmarkStart w:id="25" w:name="_Toc213238940"/>
      <w:bookmarkStart w:id="26" w:name="_Toc213238923"/>
      <w:bookmarkStart w:id="27" w:name="_Toc213238941"/>
      <w:bookmarkStart w:id="28" w:name="_Toc213238924"/>
      <w:bookmarkStart w:id="29" w:name="_Toc213238942"/>
      <w:bookmarkStart w:id="30" w:name="_Toc213238925"/>
      <w:bookmarkStart w:id="31" w:name="_Toc213238943"/>
      <w:bookmarkStart w:id="32" w:name="_Toc213238926"/>
      <w:bookmarkStart w:id="33" w:name="_Toc213238944"/>
      <w:bookmarkStart w:id="34" w:name="_Toc213238927"/>
      <w:bookmarkStart w:id="35" w:name="_Toc213238945"/>
      <w:bookmarkStart w:id="36" w:name="_Toc213238928"/>
      <w:bookmarkStart w:id="37" w:name="_Toc213238946"/>
      <w:bookmarkStart w:id="38" w:name="_Toc213238929"/>
      <w:bookmarkStart w:id="39" w:name="_Toc213238947"/>
      <w:bookmarkStart w:id="40" w:name="_Toc213238930"/>
      <w:bookmarkStart w:id="41" w:name="_Toc213238948"/>
      <w:bookmarkStart w:id="42" w:name="_Toc213238931"/>
      <w:bookmarkStart w:id="43" w:name="_Toc213238949"/>
      <w:bookmarkStart w:id="44" w:name="_Toc213238932"/>
      <w:bookmarkStart w:id="45" w:name="_Toc213238950"/>
      <w:bookmarkStart w:id="46" w:name="_Toc213238933"/>
      <w:bookmarkStart w:id="47" w:name="_Toc213238951"/>
      <w:bookmarkStart w:id="48" w:name="_Toc209192763"/>
      <w:bookmarkStart w:id="49" w:name="_Toc213250087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1F20D1">
        <w:lastRenderedPageBreak/>
        <w:t>Визуальные</w:t>
      </w:r>
      <w:r w:rsidR="00385808" w:rsidRPr="001F20D1">
        <w:t xml:space="preserve"> </w:t>
      </w:r>
      <w:r w:rsidRPr="001F20D1">
        <w:t>формы</w:t>
      </w:r>
      <w:r w:rsidR="00385808" w:rsidRPr="001F20D1">
        <w:t xml:space="preserve"> </w:t>
      </w:r>
      <w:r w:rsidRPr="001F20D1">
        <w:t>документов</w:t>
      </w:r>
      <w:bookmarkEnd w:id="48"/>
      <w:bookmarkEnd w:id="49"/>
    </w:p>
    <w:p w14:paraId="2E596AD7" w14:textId="319D84EA" w:rsidR="002C7EFE" w:rsidRPr="001F20D1" w:rsidRDefault="002C7EFE" w:rsidP="00497683">
      <w:pPr>
        <w:pStyle w:val="21"/>
      </w:pPr>
      <w:r w:rsidRPr="001F20D1">
        <w:t>Печатная</w:t>
      </w:r>
      <w:r w:rsidR="00385808" w:rsidRPr="001F20D1">
        <w:t xml:space="preserve"> </w:t>
      </w:r>
      <w:r w:rsidRPr="001F20D1">
        <w:t>форма</w:t>
      </w:r>
      <w:r w:rsidR="00385808" w:rsidRPr="001F20D1">
        <w:t xml:space="preserve"> </w:t>
      </w:r>
      <w:r w:rsidR="008938F6" w:rsidRPr="001F20D1">
        <w:t>документа</w:t>
      </w:r>
      <w:r w:rsidR="00385808" w:rsidRPr="001F20D1">
        <w:t xml:space="preserve"> </w:t>
      </w:r>
      <w:r w:rsidR="002708F7" w:rsidRPr="001F20D1">
        <w:t>«</w:t>
      </w:r>
      <w:r w:rsidR="008938F6" w:rsidRPr="001F20D1">
        <w:t>Информации</w:t>
      </w:r>
      <w:r w:rsidR="00385808" w:rsidRPr="001F20D1">
        <w:t xml:space="preserve"> </w:t>
      </w:r>
      <w:r w:rsidR="008938F6" w:rsidRPr="001F20D1">
        <w:t>об</w:t>
      </w:r>
      <w:r w:rsidR="00385808" w:rsidRPr="001F20D1">
        <w:t xml:space="preserve"> </w:t>
      </w:r>
      <w:r w:rsidR="008938F6" w:rsidRPr="001F20D1">
        <w:t>операциях,</w:t>
      </w:r>
      <w:r w:rsidR="00385808" w:rsidRPr="001F20D1">
        <w:t xml:space="preserve"> </w:t>
      </w:r>
      <w:r w:rsidR="008938F6" w:rsidRPr="001F20D1">
        <w:t>совершаемых</w:t>
      </w:r>
      <w:r w:rsidR="00385808" w:rsidRPr="001F20D1">
        <w:t xml:space="preserve"> </w:t>
      </w:r>
      <w:r w:rsidR="008938F6" w:rsidRPr="001F20D1">
        <w:t>по</w:t>
      </w:r>
      <w:r w:rsidR="00385808" w:rsidRPr="001F20D1">
        <w:t xml:space="preserve"> </w:t>
      </w:r>
      <w:r w:rsidR="008938F6" w:rsidRPr="001F20D1">
        <w:t>Счету</w:t>
      </w:r>
      <w:r w:rsidR="00385808" w:rsidRPr="001F20D1">
        <w:t xml:space="preserve"> </w:t>
      </w:r>
      <w:r w:rsidR="008938F6" w:rsidRPr="001F20D1">
        <w:t>в</w:t>
      </w:r>
      <w:r w:rsidR="00385808" w:rsidRPr="001F20D1">
        <w:t xml:space="preserve"> </w:t>
      </w:r>
      <w:r w:rsidR="008938F6" w:rsidRPr="001F20D1">
        <w:t>разрезе</w:t>
      </w:r>
      <w:r w:rsidR="00385808" w:rsidRPr="001F20D1">
        <w:t xml:space="preserve"> </w:t>
      </w:r>
      <w:r w:rsidR="008938F6" w:rsidRPr="001F20D1">
        <w:t>карт</w:t>
      </w:r>
      <w:r w:rsidR="00FF02CC" w:rsidRPr="001F20D1">
        <w:t>»</w:t>
      </w:r>
    </w:p>
    <w:p w14:paraId="3764760D" w14:textId="77777777" w:rsidR="002C7EFE" w:rsidRPr="00C641D2" w:rsidRDefault="002C7EFE" w:rsidP="002C7EFE">
      <w:pPr>
        <w:pStyle w:val="GOSTFigure"/>
      </w:pPr>
      <w:r w:rsidRPr="001F20D1">
        <w:rPr>
          <w:noProof/>
        </w:rPr>
        <w:drawing>
          <wp:inline distT="0" distB="0" distL="0" distR="0" wp14:anchorId="2FA4F073" wp14:editId="65A9294B">
            <wp:extent cx="6115685" cy="3082290"/>
            <wp:effectExtent l="0" t="0" r="0" b="381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308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E1A04" w14:textId="77777777" w:rsidR="002C7EFE" w:rsidRPr="00793ACF" w:rsidRDefault="002C7EFE" w:rsidP="002948E7">
      <w:pPr>
        <w:ind w:firstLine="0"/>
        <w:jc w:val="center"/>
      </w:pPr>
    </w:p>
    <w:sectPr w:rsidR="002C7EFE" w:rsidRPr="00793ACF" w:rsidSect="00497683">
      <w:footerReference w:type="default" r:id="rId21"/>
      <w:pgSz w:w="11899" w:h="16838"/>
      <w:pgMar w:top="1134" w:right="567" w:bottom="851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4" w:author="Автор" w:initials="A">
    <w:p w14:paraId="7B21ABCF" w14:textId="2232A1D3" w:rsidR="00403A12" w:rsidRDefault="00403A12">
      <w:pPr>
        <w:pStyle w:val="afff6"/>
      </w:pPr>
      <w:r>
        <w:rPr>
          <w:rStyle w:val="af0"/>
        </w:rPr>
        <w:annotationRef/>
      </w:r>
      <w:r>
        <w:t>УфЭБС еще не реализован</w:t>
      </w:r>
    </w:p>
  </w:comment>
  <w:comment w:id="15" w:author="Автор" w:initials="A">
    <w:p w14:paraId="68A7DB22" w14:textId="6CDD9F2B" w:rsidR="003620C9" w:rsidRDefault="003620C9">
      <w:pPr>
        <w:pStyle w:val="afff6"/>
      </w:pPr>
      <w:r>
        <w:rPr>
          <w:rStyle w:val="af0"/>
        </w:rPr>
        <w:annotationRef/>
      </w:r>
      <w:r>
        <w:t>Процедуру выверки строк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B21ABCF" w15:done="0"/>
  <w15:commentEx w15:paraId="68A7DB22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2B8143" w16cid:durableId="2CB4B672"/>
  <w16cid:commentId w16cid:paraId="7B21ABCF" w16cid:durableId="2CBB9102"/>
  <w16cid:commentId w16cid:paraId="4482B890" w16cid:durableId="2CB4B71E"/>
  <w16cid:commentId w16cid:paraId="68A7DB22" w16cid:durableId="2CB4B769"/>
  <w16cid:commentId w16cid:paraId="0D3024DE" w16cid:durableId="2CB4B843"/>
  <w16cid:commentId w16cid:paraId="248D94BD" w16cid:durableId="2CB4EEA1"/>
  <w16cid:commentId w16cid:paraId="37C6AD8C" w16cid:durableId="2CB4BAC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2657D9" w14:textId="77777777" w:rsidR="00F96E92" w:rsidRDefault="00F96E92">
      <w:r>
        <w:separator/>
      </w:r>
    </w:p>
  </w:endnote>
  <w:endnote w:type="continuationSeparator" w:id="0">
    <w:p w14:paraId="5E1ECAD4" w14:textId="77777777" w:rsidR="00F96E92" w:rsidRDefault="00F96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altName w:val="Times New Roman"/>
    <w:panose1 w:val="020208030705050203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6CE02" w14:textId="77777777" w:rsidR="003A1A71" w:rsidRDefault="003A1A71" w:rsidP="001200B7">
    <w:r>
      <w:fldChar w:fldCharType="begin"/>
    </w:r>
    <w:r>
      <w:instrText xml:space="preserve">PAGE  </w:instrText>
    </w:r>
    <w:r>
      <w:fldChar w:fldCharType="end"/>
    </w:r>
  </w:p>
  <w:p w14:paraId="2579CD23" w14:textId="77777777" w:rsidR="003A1A71" w:rsidRDefault="003A1A71" w:rsidP="001200B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B564D9" w14:textId="77777777" w:rsidR="003A1A71" w:rsidRDefault="003A1A7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12EE" w14:textId="77777777" w:rsidR="003A1A71" w:rsidRPr="00750217" w:rsidRDefault="003A1A71" w:rsidP="001200B7">
    <w:pPr>
      <w:jc w:val="center"/>
      <w:rPr>
        <w:sz w:val="28"/>
      </w:rPr>
    </w:pPr>
    <w:r w:rsidRPr="00750217">
      <w:rPr>
        <w:sz w:val="28"/>
      </w:rPr>
      <w:t>2025 г.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54F93" w14:textId="77777777" w:rsidR="003A1A71" w:rsidRPr="00D8012A" w:rsidRDefault="003A1A71" w:rsidP="001200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7196F7" w14:textId="77777777" w:rsidR="00F96E92" w:rsidRDefault="00F96E92">
      <w:r>
        <w:separator/>
      </w:r>
    </w:p>
  </w:footnote>
  <w:footnote w:type="continuationSeparator" w:id="0">
    <w:p w14:paraId="41571498" w14:textId="77777777" w:rsidR="00F96E92" w:rsidRDefault="00F96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3A52F" w14:textId="77777777" w:rsidR="003A1A71" w:rsidRDefault="003A1A7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DFE4E" w14:textId="77777777" w:rsidR="003A1A71" w:rsidRPr="00750217" w:rsidRDefault="003A1A71" w:rsidP="001200B7">
    <w:pPr>
      <w:jc w:val="righ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36759" w14:textId="77777777" w:rsidR="003A1A71" w:rsidRDefault="003A1A7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9413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724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3E0A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04DF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ECAD3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5A3E2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12EAF7A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EB2900"/>
    <w:multiLevelType w:val="multilevel"/>
    <w:tmpl w:val="59B4B752"/>
    <w:lvl w:ilvl="0">
      <w:start w:val="1"/>
      <w:numFmt w:val="decimal"/>
      <w:pStyle w:val="GOSTTableListNum1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pStyle w:val="GOSTTableListNum2"/>
      <w:lvlText w:val="%1.%2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2">
      <w:start w:val="1"/>
      <w:numFmt w:val="decimal"/>
      <w:pStyle w:val="GOSTTableListNum3"/>
      <w:lvlText w:val="%1.%2.%3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3">
      <w:start w:val="1"/>
      <w:numFmt w:val="decimal"/>
      <w:pStyle w:val="GOSTTableListNum4"/>
      <w:lvlText w:val="%1.%2.%3.%4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4">
      <w:start w:val="1"/>
      <w:numFmt w:val="decimal"/>
      <w:pStyle w:val="GOSTTableListNum5"/>
      <w:lvlText w:val="%1.%2.%3.%4.%5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5">
      <w:start w:val="1"/>
      <w:numFmt w:val="decimal"/>
      <w:pStyle w:val="GOSTTableListNum6"/>
      <w:lvlText w:val="%1.%2.%3.%4.%5.%6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6">
      <w:start w:val="1"/>
      <w:numFmt w:val="decimal"/>
      <w:pStyle w:val="GOSTTableListNum7"/>
      <w:lvlText w:val="%1.%2.%3.%4.%5.%6.%7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84" w:hanging="227"/>
      </w:pPr>
      <w:rPr>
        <w:rFonts w:hint="default"/>
      </w:rPr>
    </w:lvl>
  </w:abstractNum>
  <w:abstractNum w:abstractNumId="11" w15:restartNumberingAfterBreak="0">
    <w:nsid w:val="1D9A52BD"/>
    <w:multiLevelType w:val="multilevel"/>
    <w:tmpl w:val="04DAA02C"/>
    <w:lvl w:ilvl="0">
      <w:start w:val="1"/>
      <w:numFmt w:val="decimal"/>
      <w:pStyle w:val="GOSTListnum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OSTListnum2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GOSTListnum3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pStyle w:val="GOSTListnum4"/>
      <w:suff w:val="space"/>
      <w:lvlText w:val="%1.%2.%3.%4."/>
      <w:lvlJc w:val="left"/>
      <w:pPr>
        <w:ind w:left="270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12" w15:restartNumberingAfterBreak="0">
    <w:nsid w:val="1F26259F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23051F72"/>
    <w:multiLevelType w:val="multilevel"/>
    <w:tmpl w:val="F314CC7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24"/>
        </w:tabs>
        <w:ind w:left="62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275768F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B853D5B"/>
    <w:multiLevelType w:val="hybridMultilevel"/>
    <w:tmpl w:val="B8DA3AB8"/>
    <w:lvl w:ilvl="0" w:tplc="3C12C996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253ED6"/>
    <w:multiLevelType w:val="hybridMultilevel"/>
    <w:tmpl w:val="A02654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28F26E2"/>
    <w:multiLevelType w:val="multilevel"/>
    <w:tmpl w:val="92B0E6A0"/>
    <w:lvl w:ilvl="0">
      <w:start w:val="1"/>
      <w:numFmt w:val="decimal"/>
      <w:pStyle w:val="GOSTTableNum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>
      <w:start w:val="1"/>
      <w:numFmt w:val="decimal"/>
      <w:pStyle w:val="GOSTTableNum2"/>
      <w:lvlText w:val="%1.%2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2">
      <w:start w:val="1"/>
      <w:numFmt w:val="decimal"/>
      <w:pStyle w:val="GOSTTableNum3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3">
      <w:start w:val="1"/>
      <w:numFmt w:val="decimal"/>
      <w:pStyle w:val="GOSTTableNum4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4">
      <w:start w:val="1"/>
      <w:numFmt w:val="decimal"/>
      <w:pStyle w:val="GOSTTableNum5"/>
      <w:lvlText w:val="%1.%2.%3.%4.%5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5">
      <w:start w:val="1"/>
      <w:numFmt w:val="decimal"/>
      <w:pStyle w:val="GOSTTableNum6"/>
      <w:lvlText w:val="%1.%2.%3.%4.%5.%6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6">
      <w:start w:val="1"/>
      <w:numFmt w:val="decimal"/>
      <w:pStyle w:val="GOSTTableNum7"/>
      <w:lvlText w:val="%1.%2.%3.%4.%5.%6.%7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2A60CB9"/>
    <w:multiLevelType w:val="hybridMultilevel"/>
    <w:tmpl w:val="9D264E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2D7742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9F57318"/>
    <w:multiLevelType w:val="hybridMultilevel"/>
    <w:tmpl w:val="70585C2C"/>
    <w:lvl w:ilvl="0" w:tplc="552CD70A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3416BD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06A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4D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9232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18C66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47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2011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5C3C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FF0F35"/>
    <w:multiLevelType w:val="hybridMultilevel"/>
    <w:tmpl w:val="5298E864"/>
    <w:lvl w:ilvl="0" w:tplc="70088504">
      <w:start w:val="1"/>
      <w:numFmt w:val="bullet"/>
      <w:pStyle w:val="GOSTListmark4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678E22A4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3412279C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8FC133E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7EA05DF4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D88E6D5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37E6B1E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B4F8051E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C2C0FA30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22" w15:restartNumberingAfterBreak="0">
    <w:nsid w:val="4B960B00"/>
    <w:multiLevelType w:val="hybridMultilevel"/>
    <w:tmpl w:val="60B809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CA5095C"/>
    <w:multiLevelType w:val="multilevel"/>
    <w:tmpl w:val="26BA32D8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 Полужирный" w:hAnsi="Times New Roman Полужирный" w:hint="default"/>
        <w:b/>
        <w:i w:val="0"/>
        <w:caps w:val="0"/>
        <w:strike w:val="0"/>
        <w:dstrike w:val="0"/>
        <w:vanish w:val="0"/>
        <w:sz w:val="36"/>
        <w:vertAlign w:val="baseline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32"/>
        <w:szCs w:val="32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ascii="Times New Roman" w:hAnsi="Times New Roman" w:hint="default"/>
        <w:b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ascii="Times New Roman Полужирный" w:hAnsi="Times New Roman Полужирный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68"/>
        </w:tabs>
        <w:ind w:left="86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12"/>
        </w:tabs>
        <w:ind w:left="101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00"/>
        </w:tabs>
        <w:ind w:left="1300" w:hanging="1584"/>
      </w:pPr>
      <w:rPr>
        <w:rFonts w:hint="default"/>
      </w:rPr>
    </w:lvl>
  </w:abstractNum>
  <w:abstractNum w:abstractNumId="24" w15:restartNumberingAfterBreak="0">
    <w:nsid w:val="4DB564FC"/>
    <w:multiLevelType w:val="hybridMultilevel"/>
    <w:tmpl w:val="0EC4DC70"/>
    <w:lvl w:ilvl="0" w:tplc="FAB48B6E">
      <w:start w:val="1"/>
      <w:numFmt w:val="none"/>
      <w:pStyle w:val="a2"/>
      <w:lvlText w:val="%1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044427"/>
    <w:multiLevelType w:val="hybridMultilevel"/>
    <w:tmpl w:val="7B34F26E"/>
    <w:lvl w:ilvl="0" w:tplc="E0F22250">
      <w:start w:val="1"/>
      <w:numFmt w:val="none"/>
      <w:pStyle w:val="GOSTNameTabl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D9C611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70E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0247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E5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98C9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52C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9A6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1C8C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EE53CA"/>
    <w:multiLevelType w:val="multilevel"/>
    <w:tmpl w:val="E74E3CF4"/>
    <w:lvl w:ilvl="0">
      <w:start w:val="1"/>
      <w:numFmt w:val="decimal"/>
      <w:pStyle w:val="GOSTTableListNum1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7" w15:restartNumberingAfterBreak="0">
    <w:nsid w:val="4FEC52E2"/>
    <w:multiLevelType w:val="hybridMultilevel"/>
    <w:tmpl w:val="4FB69008"/>
    <w:lvl w:ilvl="0" w:tplc="E51CE30C">
      <w:start w:val="1"/>
      <w:numFmt w:val="bullet"/>
      <w:pStyle w:val="GOSTTableListMark1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7EF60B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9A15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022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445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9260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788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B8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AA8B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03499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1AB383A"/>
    <w:multiLevelType w:val="multilevel"/>
    <w:tmpl w:val="EE863AFC"/>
    <w:lvl w:ilvl="0">
      <w:start w:val="1"/>
      <w:numFmt w:val="russianLower"/>
      <w:pStyle w:val="GOSTTableListNum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30" w15:restartNumberingAfterBreak="0">
    <w:nsid w:val="63E64B86"/>
    <w:multiLevelType w:val="multilevel"/>
    <w:tmpl w:val="F73C3B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6405712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50F43FD"/>
    <w:multiLevelType w:val="hybridMultilevel"/>
    <w:tmpl w:val="92A8C8EA"/>
    <w:lvl w:ilvl="0" w:tplc="723AA962">
      <w:start w:val="1"/>
      <w:numFmt w:val="none"/>
      <w:pStyle w:val="GOSTFigNam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8E56E24"/>
    <w:multiLevelType w:val="multilevel"/>
    <w:tmpl w:val="1C5AF38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69ED7F2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F2354AE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42D30F7"/>
    <w:multiLevelType w:val="hybridMultilevel"/>
    <w:tmpl w:val="8B5A7D26"/>
    <w:lvl w:ilvl="0" w:tplc="71765A42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0050E1"/>
    <w:multiLevelType w:val="hybridMultilevel"/>
    <w:tmpl w:val="15EC73D8"/>
    <w:lvl w:ilvl="0" w:tplc="C0FABFE4">
      <w:start w:val="1"/>
      <w:numFmt w:val="decimal"/>
      <w:lvlText w:val="%1."/>
      <w:lvlJc w:val="left"/>
      <w:pPr>
        <w:tabs>
          <w:tab w:val="num" w:pos="114"/>
        </w:tabs>
        <w:ind w:left="57" w:firstLine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36"/>
  </w:num>
  <w:num w:numId="6">
    <w:abstractNumId w:val="20"/>
  </w:num>
  <w:num w:numId="7">
    <w:abstractNumId w:val="15"/>
  </w:num>
  <w:num w:numId="8">
    <w:abstractNumId w:val="21"/>
  </w:num>
  <w:num w:numId="9">
    <w:abstractNumId w:val="11"/>
  </w:num>
  <w:num w:numId="10">
    <w:abstractNumId w:val="25"/>
  </w:num>
  <w:num w:numId="11">
    <w:abstractNumId w:val="27"/>
  </w:num>
  <w:num w:numId="12">
    <w:abstractNumId w:val="26"/>
  </w:num>
  <w:num w:numId="13">
    <w:abstractNumId w:val="29"/>
  </w:num>
  <w:num w:numId="14">
    <w:abstractNumId w:val="10"/>
  </w:num>
  <w:num w:numId="15">
    <w:abstractNumId w:val="17"/>
  </w:num>
  <w:num w:numId="16">
    <w:abstractNumId w:val="19"/>
  </w:num>
  <w:num w:numId="17">
    <w:abstractNumId w:val="14"/>
  </w:num>
  <w:num w:numId="18">
    <w:abstractNumId w:val="24"/>
  </w:num>
  <w:num w:numId="19">
    <w:abstractNumId w:val="33"/>
  </w:num>
  <w:num w:numId="20">
    <w:abstractNumId w:val="30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8"/>
  </w:num>
  <w:num w:numId="31">
    <w:abstractNumId w:val="12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  <w:lvlOverride w:ilvl="0">
      <w:startOverride w:val="1"/>
    </w:lvlOverride>
  </w:num>
  <w:num w:numId="38">
    <w:abstractNumId w:val="35"/>
  </w:num>
  <w:num w:numId="39">
    <w:abstractNumId w:val="31"/>
  </w:num>
  <w:num w:numId="40">
    <w:abstractNumId w:val="34"/>
  </w:num>
  <w:num w:numId="41">
    <w:abstractNumId w:val="28"/>
  </w:num>
  <w:num w:numId="42">
    <w:abstractNumId w:val="13"/>
  </w:num>
  <w:num w:numId="43">
    <w:abstractNumId w:val="16"/>
  </w:num>
  <w:num w:numId="44">
    <w:abstractNumId w:val="23"/>
  </w:num>
  <w:num w:numId="45">
    <w:abstractNumId w:val="23"/>
    <w:lvlOverride w:ilvl="0">
      <w:lvl w:ilvl="0">
        <w:start w:val="1"/>
        <w:numFmt w:val="decimal"/>
        <w:lvlText w:val="%1."/>
        <w:lvlJc w:val="left"/>
        <w:pPr>
          <w:ind w:left="425" w:hanging="425"/>
        </w:pPr>
        <w:rPr>
          <w:rFonts w:ascii="Times New Roman Полужирный" w:hAnsi="Times New Roman Полужирный" w:hint="default"/>
          <w:b/>
          <w:i w:val="0"/>
          <w:caps w:val="0"/>
          <w:strike w:val="0"/>
          <w:dstrike w:val="0"/>
          <w:vanish w:val="0"/>
          <w:sz w:val="36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67" w:hanging="567"/>
        </w:pPr>
        <w:rPr>
          <w:rFonts w:ascii="Times New Roman" w:hAnsi="Times New Roman" w:cs="Times New Roman" w:hint="default"/>
          <w:b/>
          <w:i w:val="0"/>
          <w:sz w:val="32"/>
          <w:szCs w:val="3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09" w:hanging="709"/>
        </w:pPr>
        <w:rPr>
          <w:rFonts w:ascii="Times New Roman" w:hAnsi="Times New Roman" w:hint="default"/>
          <w:b/>
          <w:i w:val="0"/>
          <w:sz w:val="28"/>
          <w:szCs w:val="2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851" w:hanging="851"/>
        </w:pPr>
        <w:rPr>
          <w:rFonts w:ascii="Times New Roman Полужирный" w:hAnsi="Times New Roman Полужирный" w:hint="default"/>
          <w:b/>
          <w:i w:val="0"/>
          <w:sz w:val="28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ascii="Times New Roman" w:hAnsi="Times New Roman"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868"/>
          </w:tabs>
          <w:ind w:left="868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012"/>
          </w:tabs>
          <w:ind w:left="1012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156"/>
          </w:tabs>
          <w:ind w:left="115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300"/>
          </w:tabs>
          <w:ind w:left="1300" w:hanging="1584"/>
        </w:pPr>
        <w:rPr>
          <w:rFonts w:hint="default"/>
        </w:rPr>
      </w:lvl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ttachedTemplate r:id="rId1"/>
  <w:linkStyle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0B7"/>
    <w:rsid w:val="000039DA"/>
    <w:rsid w:val="000136EF"/>
    <w:rsid w:val="0002793A"/>
    <w:rsid w:val="00094EE5"/>
    <w:rsid w:val="000A3FB1"/>
    <w:rsid w:val="000A5A3C"/>
    <w:rsid w:val="000C661A"/>
    <w:rsid w:val="000D6201"/>
    <w:rsid w:val="000F3C8F"/>
    <w:rsid w:val="001200B7"/>
    <w:rsid w:val="001231D5"/>
    <w:rsid w:val="001322A9"/>
    <w:rsid w:val="001351A2"/>
    <w:rsid w:val="00135EF3"/>
    <w:rsid w:val="00136199"/>
    <w:rsid w:val="00167EDA"/>
    <w:rsid w:val="00171137"/>
    <w:rsid w:val="00173A00"/>
    <w:rsid w:val="00177562"/>
    <w:rsid w:val="00191196"/>
    <w:rsid w:val="001A1ED8"/>
    <w:rsid w:val="001C50C1"/>
    <w:rsid w:val="001C67A0"/>
    <w:rsid w:val="001E669D"/>
    <w:rsid w:val="001F20D1"/>
    <w:rsid w:val="001F3E1D"/>
    <w:rsid w:val="001F6A93"/>
    <w:rsid w:val="00200C70"/>
    <w:rsid w:val="00217441"/>
    <w:rsid w:val="00256562"/>
    <w:rsid w:val="00256D20"/>
    <w:rsid w:val="00257930"/>
    <w:rsid w:val="00261755"/>
    <w:rsid w:val="002708F7"/>
    <w:rsid w:val="002948E7"/>
    <w:rsid w:val="002A554C"/>
    <w:rsid w:val="002B3989"/>
    <w:rsid w:val="002C7EFE"/>
    <w:rsid w:val="002D4BF7"/>
    <w:rsid w:val="002F5428"/>
    <w:rsid w:val="00341A6D"/>
    <w:rsid w:val="00353328"/>
    <w:rsid w:val="003620C9"/>
    <w:rsid w:val="0037057A"/>
    <w:rsid w:val="00385808"/>
    <w:rsid w:val="00386F1A"/>
    <w:rsid w:val="003A1A71"/>
    <w:rsid w:val="003B3612"/>
    <w:rsid w:val="00403A12"/>
    <w:rsid w:val="00441552"/>
    <w:rsid w:val="00452A4A"/>
    <w:rsid w:val="00455A52"/>
    <w:rsid w:val="00472C07"/>
    <w:rsid w:val="00477748"/>
    <w:rsid w:val="0048124F"/>
    <w:rsid w:val="004877CB"/>
    <w:rsid w:val="00493375"/>
    <w:rsid w:val="00497683"/>
    <w:rsid w:val="004A3681"/>
    <w:rsid w:val="004A7FCE"/>
    <w:rsid w:val="004B479C"/>
    <w:rsid w:val="004C4F33"/>
    <w:rsid w:val="004D5233"/>
    <w:rsid w:val="004E449C"/>
    <w:rsid w:val="004F17A4"/>
    <w:rsid w:val="004F54AE"/>
    <w:rsid w:val="00516BAC"/>
    <w:rsid w:val="005172FB"/>
    <w:rsid w:val="00521B72"/>
    <w:rsid w:val="005277D8"/>
    <w:rsid w:val="00543815"/>
    <w:rsid w:val="005558BC"/>
    <w:rsid w:val="005630F3"/>
    <w:rsid w:val="0059176E"/>
    <w:rsid w:val="005B26F8"/>
    <w:rsid w:val="005E10C0"/>
    <w:rsid w:val="005E31DB"/>
    <w:rsid w:val="005E44F3"/>
    <w:rsid w:val="00631FEE"/>
    <w:rsid w:val="006342AA"/>
    <w:rsid w:val="006457F3"/>
    <w:rsid w:val="00686DED"/>
    <w:rsid w:val="006900BC"/>
    <w:rsid w:val="006A0571"/>
    <w:rsid w:val="006A242A"/>
    <w:rsid w:val="006A771B"/>
    <w:rsid w:val="006B3A71"/>
    <w:rsid w:val="006C7C92"/>
    <w:rsid w:val="006D40CB"/>
    <w:rsid w:val="006F26CD"/>
    <w:rsid w:val="007229A5"/>
    <w:rsid w:val="0074246F"/>
    <w:rsid w:val="007560A4"/>
    <w:rsid w:val="00756E27"/>
    <w:rsid w:val="007611CE"/>
    <w:rsid w:val="00770124"/>
    <w:rsid w:val="00771FDF"/>
    <w:rsid w:val="00772138"/>
    <w:rsid w:val="007807DF"/>
    <w:rsid w:val="00793ACF"/>
    <w:rsid w:val="007B46F3"/>
    <w:rsid w:val="007D3ACA"/>
    <w:rsid w:val="008116EE"/>
    <w:rsid w:val="0081503E"/>
    <w:rsid w:val="008652FB"/>
    <w:rsid w:val="008665AC"/>
    <w:rsid w:val="0087321D"/>
    <w:rsid w:val="008771C8"/>
    <w:rsid w:val="00883794"/>
    <w:rsid w:val="00885D2F"/>
    <w:rsid w:val="008861F4"/>
    <w:rsid w:val="008938F6"/>
    <w:rsid w:val="008B2161"/>
    <w:rsid w:val="008C0B1B"/>
    <w:rsid w:val="008C5CC4"/>
    <w:rsid w:val="008E10FE"/>
    <w:rsid w:val="008E792E"/>
    <w:rsid w:val="00911553"/>
    <w:rsid w:val="00912542"/>
    <w:rsid w:val="00921C4C"/>
    <w:rsid w:val="00925538"/>
    <w:rsid w:val="0095491A"/>
    <w:rsid w:val="00965201"/>
    <w:rsid w:val="00980155"/>
    <w:rsid w:val="009A128A"/>
    <w:rsid w:val="009A220E"/>
    <w:rsid w:val="009B41BF"/>
    <w:rsid w:val="009C73DD"/>
    <w:rsid w:val="009D574A"/>
    <w:rsid w:val="009F28A0"/>
    <w:rsid w:val="00A0160F"/>
    <w:rsid w:val="00A16FA4"/>
    <w:rsid w:val="00A27DBF"/>
    <w:rsid w:val="00A34C8A"/>
    <w:rsid w:val="00A53B08"/>
    <w:rsid w:val="00A92E18"/>
    <w:rsid w:val="00AC4C4B"/>
    <w:rsid w:val="00AD0DBE"/>
    <w:rsid w:val="00AE4396"/>
    <w:rsid w:val="00B06B31"/>
    <w:rsid w:val="00B12932"/>
    <w:rsid w:val="00B21557"/>
    <w:rsid w:val="00B30B34"/>
    <w:rsid w:val="00B52563"/>
    <w:rsid w:val="00B76D7C"/>
    <w:rsid w:val="00BA0C7F"/>
    <w:rsid w:val="00BD3642"/>
    <w:rsid w:val="00BF1E99"/>
    <w:rsid w:val="00BF3943"/>
    <w:rsid w:val="00BF44BB"/>
    <w:rsid w:val="00BF5037"/>
    <w:rsid w:val="00C132A0"/>
    <w:rsid w:val="00C30F1A"/>
    <w:rsid w:val="00C35E6E"/>
    <w:rsid w:val="00C453EB"/>
    <w:rsid w:val="00C46BCC"/>
    <w:rsid w:val="00C63EC4"/>
    <w:rsid w:val="00CB5551"/>
    <w:rsid w:val="00CD416F"/>
    <w:rsid w:val="00CE4CF3"/>
    <w:rsid w:val="00CE7FF5"/>
    <w:rsid w:val="00CF25CE"/>
    <w:rsid w:val="00CF4E09"/>
    <w:rsid w:val="00D1434A"/>
    <w:rsid w:val="00D17BA4"/>
    <w:rsid w:val="00D20631"/>
    <w:rsid w:val="00D322E3"/>
    <w:rsid w:val="00D40B90"/>
    <w:rsid w:val="00D5699B"/>
    <w:rsid w:val="00D96C0F"/>
    <w:rsid w:val="00DB1C19"/>
    <w:rsid w:val="00DB23DB"/>
    <w:rsid w:val="00DF3E77"/>
    <w:rsid w:val="00DF722D"/>
    <w:rsid w:val="00E309A0"/>
    <w:rsid w:val="00E35410"/>
    <w:rsid w:val="00E52126"/>
    <w:rsid w:val="00E52816"/>
    <w:rsid w:val="00E55324"/>
    <w:rsid w:val="00E5577B"/>
    <w:rsid w:val="00E612A4"/>
    <w:rsid w:val="00E81AD0"/>
    <w:rsid w:val="00E825B7"/>
    <w:rsid w:val="00E90225"/>
    <w:rsid w:val="00E95074"/>
    <w:rsid w:val="00EA56CC"/>
    <w:rsid w:val="00ED287F"/>
    <w:rsid w:val="00ED295E"/>
    <w:rsid w:val="00EE532B"/>
    <w:rsid w:val="00EF5BDD"/>
    <w:rsid w:val="00F11FDD"/>
    <w:rsid w:val="00F17A5C"/>
    <w:rsid w:val="00F2798F"/>
    <w:rsid w:val="00F41AA0"/>
    <w:rsid w:val="00F45260"/>
    <w:rsid w:val="00F72D5C"/>
    <w:rsid w:val="00F837B7"/>
    <w:rsid w:val="00F85D52"/>
    <w:rsid w:val="00F934B3"/>
    <w:rsid w:val="00F96E92"/>
    <w:rsid w:val="00FA4134"/>
    <w:rsid w:val="00FE74C7"/>
    <w:rsid w:val="00FF02CC"/>
    <w:rsid w:val="00FF208E"/>
    <w:rsid w:val="00FF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3294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5E10C0"/>
    <w:pPr>
      <w:ind w:firstLine="567"/>
      <w:jc w:val="both"/>
    </w:pPr>
    <w:rPr>
      <w:rFonts w:ascii="Times New Roman" w:eastAsia="Times New Roman" w:hAnsi="Times New Roman"/>
      <w:sz w:val="24"/>
    </w:rPr>
  </w:style>
  <w:style w:type="paragraph" w:styleId="1">
    <w:name w:val="heading 1"/>
    <w:aliases w:val="_GOST_1,GOST_1"/>
    <w:next w:val="GOSTNormal"/>
    <w:link w:val="10"/>
    <w:qFormat/>
    <w:rsid w:val="005E10C0"/>
    <w:pPr>
      <w:keepNext/>
      <w:pageBreakBefore/>
      <w:numPr>
        <w:numId w:val="19"/>
      </w:numPr>
      <w:tabs>
        <w:tab w:val="clear" w:pos="432"/>
        <w:tab w:val="left" w:pos="567"/>
      </w:tabs>
      <w:suppressAutoHyphens/>
      <w:spacing w:before="240" w:after="360"/>
      <w:ind w:left="567" w:hanging="567"/>
      <w:contextualSpacing/>
      <w:jc w:val="center"/>
      <w:outlineLvl w:val="0"/>
    </w:pPr>
    <w:rPr>
      <w:rFonts w:ascii="Times New Roman" w:eastAsia="Times New Roman" w:hAnsi="Times New Roman"/>
      <w:b/>
      <w:caps/>
      <w:sz w:val="32"/>
      <w:szCs w:val="36"/>
    </w:rPr>
  </w:style>
  <w:style w:type="paragraph" w:styleId="21">
    <w:name w:val="heading 2"/>
    <w:aliases w:val="_GOST_2,GOST_2"/>
    <w:basedOn w:val="1"/>
    <w:next w:val="GOSTNormal"/>
    <w:link w:val="22"/>
    <w:qFormat/>
    <w:rsid w:val="005E10C0"/>
    <w:pPr>
      <w:keepLines/>
      <w:pageBreakBefore w:val="0"/>
      <w:numPr>
        <w:ilvl w:val="1"/>
      </w:numPr>
      <w:tabs>
        <w:tab w:val="clear" w:pos="576"/>
        <w:tab w:val="left" w:pos="851"/>
      </w:tabs>
      <w:spacing w:after="240"/>
      <w:ind w:left="851" w:hanging="851"/>
      <w:jc w:val="left"/>
      <w:outlineLvl w:val="1"/>
    </w:pPr>
    <w:rPr>
      <w:rFonts w:cs="Arial"/>
      <w:bCs/>
      <w:iCs/>
      <w:caps w:val="0"/>
      <w:szCs w:val="32"/>
    </w:rPr>
  </w:style>
  <w:style w:type="paragraph" w:styleId="31">
    <w:name w:val="heading 3"/>
    <w:aliases w:val="_GOST_3,GOST_3"/>
    <w:basedOn w:val="21"/>
    <w:next w:val="GOSTNormal"/>
    <w:link w:val="32"/>
    <w:qFormat/>
    <w:rsid w:val="005E10C0"/>
    <w:pPr>
      <w:numPr>
        <w:ilvl w:val="2"/>
      </w:numPr>
      <w:tabs>
        <w:tab w:val="clear" w:pos="720"/>
        <w:tab w:val="clear" w:pos="851"/>
        <w:tab w:val="left" w:pos="964"/>
      </w:tabs>
      <w:ind w:left="964" w:hanging="964"/>
      <w:outlineLvl w:val="2"/>
    </w:pPr>
    <w:rPr>
      <w:bCs w:val="0"/>
      <w:sz w:val="26"/>
      <w:szCs w:val="26"/>
    </w:rPr>
  </w:style>
  <w:style w:type="paragraph" w:styleId="41">
    <w:name w:val="heading 4"/>
    <w:aliases w:val="_GOST_4,GOST_4"/>
    <w:basedOn w:val="31"/>
    <w:next w:val="GOSTNormal"/>
    <w:link w:val="42"/>
    <w:qFormat/>
    <w:rsid w:val="005E10C0"/>
    <w:pPr>
      <w:numPr>
        <w:ilvl w:val="3"/>
      </w:numPr>
      <w:tabs>
        <w:tab w:val="clear" w:pos="864"/>
        <w:tab w:val="clear" w:pos="964"/>
        <w:tab w:val="left" w:pos="1134"/>
      </w:tabs>
      <w:ind w:left="1134" w:hanging="1134"/>
      <w:outlineLvl w:val="3"/>
    </w:pPr>
    <w:rPr>
      <w:sz w:val="24"/>
    </w:rPr>
  </w:style>
  <w:style w:type="paragraph" w:styleId="51">
    <w:name w:val="heading 5"/>
    <w:aliases w:val="_GOST_5,GOST_5"/>
    <w:basedOn w:val="41"/>
    <w:next w:val="GOSTNormal"/>
    <w:link w:val="52"/>
    <w:qFormat/>
    <w:rsid w:val="005E10C0"/>
    <w:pPr>
      <w:numPr>
        <w:ilvl w:val="4"/>
      </w:numPr>
      <w:tabs>
        <w:tab w:val="clear" w:pos="1008"/>
        <w:tab w:val="clear" w:pos="1134"/>
        <w:tab w:val="left" w:pos="1276"/>
      </w:tabs>
      <w:spacing w:after="120"/>
      <w:ind w:left="1276" w:hanging="1276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,_ЕБП_6"/>
    <w:basedOn w:val="51"/>
    <w:next w:val="GOSTNormal"/>
    <w:link w:val="60"/>
    <w:autoRedefine/>
    <w:qFormat/>
    <w:rsid w:val="005E10C0"/>
    <w:pPr>
      <w:numPr>
        <w:ilvl w:val="5"/>
      </w:numPr>
      <w:tabs>
        <w:tab w:val="clear" w:pos="1152"/>
        <w:tab w:val="clear" w:pos="1276"/>
        <w:tab w:val="left" w:pos="1418"/>
      </w:tabs>
      <w:ind w:left="1418" w:hanging="1418"/>
      <w:outlineLvl w:val="5"/>
    </w:pPr>
    <w:rPr>
      <w:bCs w:val="0"/>
      <w:i/>
      <w:szCs w:val="22"/>
    </w:rPr>
  </w:style>
  <w:style w:type="paragraph" w:styleId="7">
    <w:name w:val="heading 7"/>
    <w:basedOn w:val="a3"/>
    <w:next w:val="a3"/>
    <w:link w:val="70"/>
    <w:qFormat/>
    <w:rsid w:val="005E10C0"/>
    <w:pPr>
      <w:numPr>
        <w:ilvl w:val="6"/>
        <w:numId w:val="19"/>
      </w:numPr>
      <w:spacing w:before="240" w:after="60"/>
      <w:outlineLvl w:val="6"/>
    </w:pPr>
  </w:style>
  <w:style w:type="paragraph" w:styleId="8">
    <w:name w:val="heading 8"/>
    <w:basedOn w:val="a3"/>
    <w:next w:val="a3"/>
    <w:link w:val="80"/>
    <w:qFormat/>
    <w:rsid w:val="005E10C0"/>
    <w:pPr>
      <w:numPr>
        <w:ilvl w:val="7"/>
        <w:numId w:val="19"/>
      </w:numPr>
      <w:spacing w:before="240" w:after="60"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rsid w:val="005E10C0"/>
    <w:pPr>
      <w:numPr>
        <w:ilvl w:val="8"/>
        <w:numId w:val="20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aliases w:val="_GOST_1 Знак,GOST_1 Знак"/>
    <w:link w:val="1"/>
    <w:rsid w:val="008938F6"/>
    <w:rPr>
      <w:rFonts w:ascii="Times New Roman" w:eastAsia="Times New Roman" w:hAnsi="Times New Roman"/>
      <w:b/>
      <w:caps/>
      <w:sz w:val="32"/>
      <w:szCs w:val="36"/>
    </w:rPr>
  </w:style>
  <w:style w:type="character" w:customStyle="1" w:styleId="22">
    <w:name w:val="Заголовок 2 Знак"/>
    <w:aliases w:val="_GOST_2 Знак,GOST_2 Знак"/>
    <w:basedOn w:val="a4"/>
    <w:link w:val="21"/>
    <w:rsid w:val="008665AC"/>
    <w:rPr>
      <w:rFonts w:ascii="Times New Roman" w:eastAsia="Times New Roman" w:hAnsi="Times New Roman" w:cs="Arial"/>
      <w:b/>
      <w:bCs/>
      <w:iCs/>
      <w:sz w:val="32"/>
      <w:szCs w:val="32"/>
    </w:rPr>
  </w:style>
  <w:style w:type="character" w:customStyle="1" w:styleId="32">
    <w:name w:val="Заголовок 3 Знак"/>
    <w:aliases w:val="_GOST_3 Знак,GOST_3 Знак"/>
    <w:basedOn w:val="a4"/>
    <w:link w:val="31"/>
    <w:rsid w:val="008665AC"/>
    <w:rPr>
      <w:rFonts w:ascii="Times New Roman" w:eastAsia="Times New Roman" w:hAnsi="Times New Roman" w:cs="Arial"/>
      <w:b/>
      <w:iCs/>
      <w:sz w:val="26"/>
      <w:szCs w:val="26"/>
    </w:rPr>
  </w:style>
  <w:style w:type="character" w:customStyle="1" w:styleId="42">
    <w:name w:val="Заголовок 4 Знак"/>
    <w:aliases w:val="_GOST_4 Знак,GOST_4 Знак"/>
    <w:basedOn w:val="a4"/>
    <w:link w:val="41"/>
    <w:rsid w:val="008665AC"/>
    <w:rPr>
      <w:rFonts w:ascii="Times New Roman" w:eastAsia="Times New Roman" w:hAnsi="Times New Roman" w:cs="Arial"/>
      <w:b/>
      <w:iCs/>
      <w:sz w:val="24"/>
      <w:szCs w:val="26"/>
    </w:rPr>
  </w:style>
  <w:style w:type="character" w:customStyle="1" w:styleId="52">
    <w:name w:val="Заголовок 5 Знак"/>
    <w:aliases w:val="_GOST_5 Знак,GOST_5 Знак"/>
    <w:basedOn w:val="a4"/>
    <w:link w:val="51"/>
    <w:rsid w:val="008665AC"/>
    <w:rPr>
      <w:rFonts w:ascii="Times New Roman" w:eastAsia="Times New Roman" w:hAnsi="Times New Roman"/>
      <w:b/>
      <w:bCs/>
      <w:sz w:val="24"/>
      <w:szCs w:val="26"/>
      <w:lang w:eastAsia="ko-KR"/>
    </w:rPr>
  </w:style>
  <w:style w:type="character" w:customStyle="1" w:styleId="60">
    <w:name w:val="Заголовок 6 Знак"/>
    <w:aliases w:val="_GOST_6 Знак,_ЕБП_6 Знак"/>
    <w:basedOn w:val="a4"/>
    <w:link w:val="6"/>
    <w:rsid w:val="008665AC"/>
    <w:rPr>
      <w:rFonts w:ascii="Times New Roman" w:eastAsia="Times New Roman" w:hAnsi="Times New Roman"/>
      <w:b/>
      <w:i/>
      <w:sz w:val="24"/>
      <w:szCs w:val="22"/>
      <w:lang w:eastAsia="ko-KR"/>
    </w:rPr>
  </w:style>
  <w:style w:type="character" w:customStyle="1" w:styleId="70">
    <w:name w:val="Заголовок 7 Знак"/>
    <w:basedOn w:val="a4"/>
    <w:link w:val="7"/>
    <w:rsid w:val="008665AC"/>
    <w:rPr>
      <w:rFonts w:ascii="Times New Roman" w:eastAsia="Times New Roman" w:hAnsi="Times New Roman"/>
      <w:sz w:val="24"/>
    </w:rPr>
  </w:style>
  <w:style w:type="character" w:customStyle="1" w:styleId="80">
    <w:name w:val="Заголовок 8 Знак"/>
    <w:basedOn w:val="a4"/>
    <w:link w:val="8"/>
    <w:rsid w:val="008665AC"/>
    <w:rPr>
      <w:rFonts w:ascii="Times New Roman" w:eastAsia="Times New Roman" w:hAnsi="Times New Roman"/>
      <w:i/>
      <w:iCs/>
      <w:sz w:val="24"/>
    </w:rPr>
  </w:style>
  <w:style w:type="character" w:customStyle="1" w:styleId="90">
    <w:name w:val="Заголовок 9 Знак"/>
    <w:basedOn w:val="a4"/>
    <w:link w:val="9"/>
    <w:rsid w:val="008665AC"/>
    <w:rPr>
      <w:rFonts w:ascii="Arial" w:eastAsia="Times New Roman" w:hAnsi="Arial"/>
      <w:sz w:val="22"/>
      <w:szCs w:val="22"/>
    </w:rPr>
  </w:style>
  <w:style w:type="numbering" w:styleId="111111">
    <w:name w:val="Outline List 2"/>
    <w:basedOn w:val="a6"/>
    <w:semiHidden/>
    <w:rsid w:val="005E10C0"/>
    <w:pPr>
      <w:numPr>
        <w:numId w:val="16"/>
      </w:numPr>
    </w:pPr>
  </w:style>
  <w:style w:type="numbering" w:styleId="1ai">
    <w:name w:val="Outline List 1"/>
    <w:basedOn w:val="a6"/>
    <w:semiHidden/>
    <w:rsid w:val="005E10C0"/>
    <w:pPr>
      <w:numPr>
        <w:numId w:val="17"/>
      </w:numPr>
    </w:pPr>
  </w:style>
  <w:style w:type="paragraph" w:styleId="HTML">
    <w:name w:val="HTML Address"/>
    <w:basedOn w:val="a3"/>
    <w:link w:val="HTML0"/>
    <w:semiHidden/>
    <w:rsid w:val="005E10C0"/>
    <w:rPr>
      <w:i/>
      <w:iCs/>
    </w:rPr>
  </w:style>
  <w:style w:type="character" w:customStyle="1" w:styleId="HTML0">
    <w:name w:val="Адрес HTML Знак"/>
    <w:basedOn w:val="a4"/>
    <w:link w:val="HTML"/>
    <w:semiHidden/>
    <w:rsid w:val="009B41BF"/>
    <w:rPr>
      <w:rFonts w:ascii="Times New Roman" w:eastAsia="Times New Roman" w:hAnsi="Times New Roman"/>
      <w:i/>
      <w:iCs/>
      <w:sz w:val="24"/>
    </w:rPr>
  </w:style>
  <w:style w:type="paragraph" w:styleId="a7">
    <w:name w:val="envelope address"/>
    <w:basedOn w:val="a3"/>
    <w:semiHidden/>
    <w:rsid w:val="005E10C0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semiHidden/>
    <w:rsid w:val="005E10C0"/>
  </w:style>
  <w:style w:type="table" w:styleId="-1">
    <w:name w:val="Table Web 1"/>
    <w:basedOn w:val="a5"/>
    <w:semiHidden/>
    <w:rsid w:val="005E10C0"/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semiHidden/>
    <w:rsid w:val="005E10C0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5"/>
    <w:semiHidden/>
    <w:rsid w:val="005E10C0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header"/>
    <w:basedOn w:val="a3"/>
    <w:link w:val="a9"/>
    <w:rsid w:val="005E10C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4"/>
    <w:link w:val="a8"/>
    <w:rsid w:val="009B41BF"/>
    <w:rPr>
      <w:rFonts w:ascii="Times New Roman" w:eastAsia="Times New Roman" w:hAnsi="Times New Roman"/>
      <w:sz w:val="24"/>
    </w:rPr>
  </w:style>
  <w:style w:type="character" w:styleId="aa">
    <w:name w:val="Emphasis"/>
    <w:qFormat/>
    <w:rsid w:val="005E10C0"/>
    <w:rPr>
      <w:i/>
      <w:iCs/>
    </w:rPr>
  </w:style>
  <w:style w:type="character" w:styleId="ab">
    <w:name w:val="Hyperlink"/>
    <w:uiPriority w:val="99"/>
    <w:rsid w:val="005E10C0"/>
    <w:rPr>
      <w:color w:val="0000FF"/>
      <w:u w:val="single"/>
    </w:rPr>
  </w:style>
  <w:style w:type="paragraph" w:styleId="ac">
    <w:name w:val="Date"/>
    <w:basedOn w:val="a3"/>
    <w:next w:val="a3"/>
    <w:link w:val="ad"/>
    <w:semiHidden/>
    <w:rsid w:val="005E10C0"/>
  </w:style>
  <w:style w:type="character" w:customStyle="1" w:styleId="ad">
    <w:name w:val="Дата Знак"/>
    <w:basedOn w:val="a4"/>
    <w:link w:val="ac"/>
    <w:semiHidden/>
    <w:rsid w:val="009B41BF"/>
    <w:rPr>
      <w:rFonts w:ascii="Times New Roman" w:eastAsia="Times New Roman" w:hAnsi="Times New Roman"/>
      <w:sz w:val="24"/>
    </w:rPr>
  </w:style>
  <w:style w:type="paragraph" w:customStyle="1" w:styleId="a2">
    <w:name w:val="Заг_Приложение"/>
    <w:basedOn w:val="1"/>
    <w:next w:val="GOSTNormal"/>
    <w:rsid w:val="005E10C0"/>
    <w:pPr>
      <w:numPr>
        <w:numId w:val="18"/>
      </w:numPr>
    </w:pPr>
  </w:style>
  <w:style w:type="paragraph" w:customStyle="1" w:styleId="23">
    <w:name w:val="Заг_2_Приложение"/>
    <w:basedOn w:val="a2"/>
    <w:next w:val="GOSTNormal"/>
    <w:link w:val="24"/>
    <w:rsid w:val="005E10C0"/>
    <w:pPr>
      <w:pageBreakBefore w:val="0"/>
      <w:numPr>
        <w:numId w:val="0"/>
      </w:numPr>
      <w:tabs>
        <w:tab w:val="clear" w:pos="567"/>
      </w:tabs>
      <w:spacing w:after="240"/>
      <w:ind w:left="454" w:hanging="454"/>
      <w:jc w:val="left"/>
    </w:pPr>
    <w:rPr>
      <w:caps w:val="0"/>
      <w:lang w:val="x-none" w:eastAsia="x-none"/>
    </w:rPr>
  </w:style>
  <w:style w:type="character" w:customStyle="1" w:styleId="24">
    <w:name w:val="Заг_2_Приложение Знак"/>
    <w:link w:val="23"/>
    <w:rsid w:val="005E10C0"/>
    <w:rPr>
      <w:rFonts w:ascii="Times New Roman" w:eastAsia="Times New Roman" w:hAnsi="Times New Roman"/>
      <w:b/>
      <w:sz w:val="32"/>
      <w:szCs w:val="36"/>
      <w:lang w:val="x-none" w:eastAsia="x-none"/>
    </w:rPr>
  </w:style>
  <w:style w:type="paragraph" w:customStyle="1" w:styleId="33">
    <w:name w:val="Заг_3_Приложение"/>
    <w:basedOn w:val="a3"/>
    <w:next w:val="GOSTNormal"/>
    <w:rsid w:val="005E10C0"/>
    <w:pPr>
      <w:keepNext/>
      <w:spacing w:before="240" w:after="120"/>
      <w:ind w:left="567" w:hanging="567"/>
      <w:contextualSpacing/>
      <w:outlineLvl w:val="1"/>
    </w:pPr>
    <w:rPr>
      <w:rFonts w:cs="Arial"/>
      <w:b/>
      <w:bCs/>
      <w:iCs/>
      <w:sz w:val="28"/>
      <w:szCs w:val="28"/>
    </w:rPr>
  </w:style>
  <w:style w:type="paragraph" w:customStyle="1" w:styleId="43">
    <w:name w:val="Заг_4_Приложение"/>
    <w:basedOn w:val="33"/>
    <w:next w:val="GOSTNormal"/>
    <w:rsid w:val="005E10C0"/>
    <w:pPr>
      <w:ind w:left="737" w:hanging="737"/>
      <w:outlineLvl w:val="3"/>
    </w:pPr>
    <w:rPr>
      <w:sz w:val="26"/>
      <w:szCs w:val="26"/>
    </w:rPr>
  </w:style>
  <w:style w:type="paragraph" w:styleId="ae">
    <w:name w:val="Note Heading"/>
    <w:basedOn w:val="a3"/>
    <w:next w:val="a3"/>
    <w:link w:val="af"/>
    <w:semiHidden/>
    <w:rsid w:val="005E10C0"/>
  </w:style>
  <w:style w:type="character" w:customStyle="1" w:styleId="af">
    <w:name w:val="Заголовок записки Знак"/>
    <w:basedOn w:val="a4"/>
    <w:link w:val="ae"/>
    <w:semiHidden/>
    <w:rsid w:val="009B41BF"/>
    <w:rPr>
      <w:rFonts w:ascii="Times New Roman" w:eastAsia="Times New Roman" w:hAnsi="Times New Roman"/>
      <w:sz w:val="24"/>
    </w:rPr>
  </w:style>
  <w:style w:type="character" w:styleId="af0">
    <w:name w:val="annotation reference"/>
    <w:semiHidden/>
    <w:rsid w:val="005E10C0"/>
    <w:rPr>
      <w:sz w:val="16"/>
      <w:szCs w:val="16"/>
    </w:rPr>
  </w:style>
  <w:style w:type="character" w:styleId="af1">
    <w:name w:val="footnote reference"/>
    <w:semiHidden/>
    <w:rsid w:val="005E10C0"/>
    <w:rPr>
      <w:vertAlign w:val="superscript"/>
    </w:rPr>
  </w:style>
  <w:style w:type="table" w:styleId="af2">
    <w:name w:val="Table Elegant"/>
    <w:basedOn w:val="a5"/>
    <w:semiHidden/>
    <w:rsid w:val="005E10C0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5"/>
    <w:semiHidden/>
    <w:rsid w:val="005E10C0"/>
    <w:rPr>
      <w:rFonts w:ascii="Times New Roman" w:eastAsia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5"/>
    <w:semiHidden/>
    <w:rsid w:val="005E10C0"/>
    <w:rPr>
      <w:rFonts w:ascii="Times New Roman" w:eastAsia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semiHidden/>
    <w:rsid w:val="005E10C0"/>
    <w:rPr>
      <w:rFonts w:ascii="Courier New" w:hAnsi="Courier New" w:cs="Courier New"/>
      <w:sz w:val="20"/>
      <w:szCs w:val="20"/>
    </w:rPr>
  </w:style>
  <w:style w:type="table" w:styleId="12">
    <w:name w:val="Table Classic 1"/>
    <w:basedOn w:val="a5"/>
    <w:semiHidden/>
    <w:rsid w:val="005E10C0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5"/>
    <w:semiHidden/>
    <w:rsid w:val="005E10C0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lassic 3"/>
    <w:basedOn w:val="a5"/>
    <w:semiHidden/>
    <w:rsid w:val="005E10C0"/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5"/>
    <w:semiHidden/>
    <w:rsid w:val="005E10C0"/>
    <w:rPr>
      <w:rFonts w:ascii="Times New Roman" w:eastAsia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semiHidden/>
    <w:rsid w:val="005E10C0"/>
    <w:rPr>
      <w:rFonts w:ascii="Courier New" w:hAnsi="Courier New" w:cs="Courier New"/>
      <w:sz w:val="20"/>
      <w:szCs w:val="20"/>
    </w:rPr>
  </w:style>
  <w:style w:type="paragraph" w:styleId="af3">
    <w:name w:val="Body Text"/>
    <w:basedOn w:val="a3"/>
    <w:link w:val="af4"/>
    <w:semiHidden/>
    <w:rsid w:val="005E10C0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4">
    <w:name w:val="Основной текст Знак"/>
    <w:basedOn w:val="a4"/>
    <w:link w:val="af3"/>
    <w:semiHidden/>
    <w:rsid w:val="009B41BF"/>
    <w:rPr>
      <w:rFonts w:ascii="Times New Roman" w:eastAsia="Times New Roman" w:hAnsi="Times New Roman"/>
      <w:sz w:val="24"/>
    </w:rPr>
  </w:style>
  <w:style w:type="paragraph" w:styleId="af5">
    <w:name w:val="Body Text First Indent"/>
    <w:basedOn w:val="af3"/>
    <w:link w:val="af6"/>
    <w:semiHidden/>
    <w:rsid w:val="005E10C0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6">
    <w:name w:val="Красная строка Знак"/>
    <w:basedOn w:val="af4"/>
    <w:link w:val="af5"/>
    <w:semiHidden/>
    <w:rsid w:val="009B41BF"/>
    <w:rPr>
      <w:rFonts w:ascii="Times New Roman" w:eastAsia="Times New Roman" w:hAnsi="Times New Roman"/>
      <w:sz w:val="24"/>
    </w:rPr>
  </w:style>
  <w:style w:type="paragraph" w:styleId="af7">
    <w:name w:val="Body Text Indent"/>
    <w:basedOn w:val="a3"/>
    <w:next w:val="a3"/>
    <w:link w:val="af8"/>
    <w:semiHidden/>
    <w:rsid w:val="005E10C0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8">
    <w:name w:val="Основной текст с отступом Знак"/>
    <w:basedOn w:val="a4"/>
    <w:link w:val="af7"/>
    <w:semiHidden/>
    <w:rsid w:val="009B41BF"/>
    <w:rPr>
      <w:rFonts w:ascii="Times New Roman" w:eastAsia="Times New Roman" w:hAnsi="Times New Roman"/>
      <w:snapToGrid w:val="0"/>
    </w:rPr>
  </w:style>
  <w:style w:type="paragraph" w:styleId="27">
    <w:name w:val="Body Text First Indent 2"/>
    <w:basedOn w:val="af7"/>
    <w:link w:val="28"/>
    <w:semiHidden/>
    <w:rsid w:val="005E10C0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8">
    <w:name w:val="Красная строка 2 Знак"/>
    <w:basedOn w:val="af8"/>
    <w:link w:val="27"/>
    <w:semiHidden/>
    <w:rsid w:val="009B41BF"/>
    <w:rPr>
      <w:rFonts w:ascii="Times New Roman" w:eastAsia="Times New Roman" w:hAnsi="Times New Roman"/>
      <w:snapToGrid/>
      <w:sz w:val="24"/>
      <w:szCs w:val="24"/>
    </w:rPr>
  </w:style>
  <w:style w:type="paragraph" w:styleId="a0">
    <w:name w:val="List Bullet"/>
    <w:basedOn w:val="a3"/>
    <w:semiHidden/>
    <w:rsid w:val="005E10C0"/>
    <w:pPr>
      <w:numPr>
        <w:numId w:val="21"/>
      </w:numPr>
      <w:ind w:left="0" w:firstLine="0"/>
    </w:pPr>
  </w:style>
  <w:style w:type="paragraph" w:styleId="20">
    <w:name w:val="List Bullet 2"/>
    <w:basedOn w:val="a3"/>
    <w:semiHidden/>
    <w:rsid w:val="005E10C0"/>
    <w:pPr>
      <w:numPr>
        <w:numId w:val="22"/>
      </w:numPr>
      <w:tabs>
        <w:tab w:val="clear" w:pos="643"/>
        <w:tab w:val="num" w:pos="360"/>
      </w:tabs>
      <w:ind w:left="0" w:firstLine="0"/>
    </w:pPr>
  </w:style>
  <w:style w:type="paragraph" w:styleId="30">
    <w:name w:val="List Bullet 3"/>
    <w:basedOn w:val="a3"/>
    <w:autoRedefine/>
    <w:semiHidden/>
    <w:rsid w:val="005E10C0"/>
    <w:pPr>
      <w:widowControl w:val="0"/>
      <w:numPr>
        <w:numId w:val="23"/>
      </w:numPr>
      <w:tabs>
        <w:tab w:val="clear" w:pos="926"/>
        <w:tab w:val="num" w:pos="360"/>
        <w:tab w:val="left" w:pos="1985"/>
        <w:tab w:val="left" w:pos="2127"/>
      </w:tabs>
      <w:spacing w:line="360" w:lineRule="auto"/>
      <w:ind w:left="0" w:firstLine="0"/>
    </w:pPr>
  </w:style>
  <w:style w:type="paragraph" w:styleId="40">
    <w:name w:val="List Bullet 4"/>
    <w:aliases w:val="Обычный маркированный,мой маркированный список"/>
    <w:basedOn w:val="a3"/>
    <w:semiHidden/>
    <w:rsid w:val="005E10C0"/>
    <w:pPr>
      <w:numPr>
        <w:numId w:val="24"/>
      </w:numPr>
      <w:tabs>
        <w:tab w:val="clear" w:pos="1209"/>
        <w:tab w:val="num" w:pos="360"/>
      </w:tabs>
      <w:ind w:left="0" w:firstLine="0"/>
    </w:pPr>
  </w:style>
  <w:style w:type="paragraph" w:styleId="50">
    <w:name w:val="List Bullet 5"/>
    <w:basedOn w:val="a3"/>
    <w:semiHidden/>
    <w:rsid w:val="005E10C0"/>
    <w:pPr>
      <w:numPr>
        <w:numId w:val="25"/>
      </w:numPr>
      <w:tabs>
        <w:tab w:val="clear" w:pos="1492"/>
        <w:tab w:val="num" w:pos="360"/>
      </w:tabs>
      <w:ind w:left="0" w:firstLine="0"/>
    </w:pPr>
  </w:style>
  <w:style w:type="paragraph" w:styleId="af9">
    <w:name w:val="Title"/>
    <w:basedOn w:val="a3"/>
    <w:next w:val="a3"/>
    <w:link w:val="afa"/>
    <w:qFormat/>
    <w:rsid w:val="009B41B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a">
    <w:name w:val="Заголовок Знак"/>
    <w:basedOn w:val="a4"/>
    <w:link w:val="af9"/>
    <w:rsid w:val="009B41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b">
    <w:name w:val="caption"/>
    <w:basedOn w:val="a3"/>
    <w:next w:val="a3"/>
    <w:qFormat/>
    <w:rsid w:val="005E10C0"/>
    <w:rPr>
      <w:b/>
      <w:bCs/>
      <w:sz w:val="20"/>
    </w:rPr>
  </w:style>
  <w:style w:type="paragraph" w:styleId="afc">
    <w:name w:val="footer"/>
    <w:basedOn w:val="a3"/>
    <w:link w:val="afd"/>
    <w:semiHidden/>
    <w:rsid w:val="005E10C0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4"/>
    <w:link w:val="afc"/>
    <w:semiHidden/>
    <w:rsid w:val="009B41BF"/>
    <w:rPr>
      <w:rFonts w:ascii="Times New Roman" w:eastAsia="Times New Roman" w:hAnsi="Times New Roman"/>
      <w:sz w:val="24"/>
    </w:rPr>
  </w:style>
  <w:style w:type="character" w:styleId="afe">
    <w:name w:val="page number"/>
    <w:basedOn w:val="a4"/>
    <w:semiHidden/>
    <w:rsid w:val="005E10C0"/>
  </w:style>
  <w:style w:type="character" w:styleId="aff">
    <w:name w:val="line number"/>
    <w:basedOn w:val="a4"/>
    <w:semiHidden/>
    <w:rsid w:val="005E10C0"/>
  </w:style>
  <w:style w:type="paragraph" w:styleId="2">
    <w:name w:val="List Number 2"/>
    <w:basedOn w:val="a3"/>
    <w:semiHidden/>
    <w:rsid w:val="005E10C0"/>
    <w:pPr>
      <w:numPr>
        <w:numId w:val="26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3"/>
    <w:semiHidden/>
    <w:rsid w:val="005E10C0"/>
    <w:pPr>
      <w:numPr>
        <w:numId w:val="27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3"/>
    <w:semiHidden/>
    <w:rsid w:val="005E10C0"/>
    <w:pPr>
      <w:numPr>
        <w:numId w:val="28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3"/>
    <w:semiHidden/>
    <w:rsid w:val="005E10C0"/>
    <w:pPr>
      <w:numPr>
        <w:numId w:val="29"/>
      </w:numPr>
      <w:tabs>
        <w:tab w:val="clear" w:pos="1492"/>
        <w:tab w:val="num" w:pos="360"/>
      </w:tabs>
      <w:ind w:left="0" w:firstLine="0"/>
    </w:pPr>
  </w:style>
  <w:style w:type="paragraph" w:styleId="a">
    <w:name w:val="List Number"/>
    <w:aliases w:val="Нумерованный"/>
    <w:basedOn w:val="a3"/>
    <w:semiHidden/>
    <w:rsid w:val="005E10C0"/>
    <w:pPr>
      <w:numPr>
        <w:numId w:val="30"/>
      </w:numPr>
      <w:ind w:left="0" w:firstLine="0"/>
    </w:pPr>
  </w:style>
  <w:style w:type="character" w:styleId="HTML4">
    <w:name w:val="HTML Sample"/>
    <w:semiHidden/>
    <w:rsid w:val="005E10C0"/>
    <w:rPr>
      <w:rFonts w:ascii="Courier New" w:hAnsi="Courier New" w:cs="Courier New"/>
    </w:rPr>
  </w:style>
  <w:style w:type="paragraph" w:styleId="29">
    <w:name w:val="envelope return"/>
    <w:basedOn w:val="a3"/>
    <w:semiHidden/>
    <w:rsid w:val="005E10C0"/>
    <w:rPr>
      <w:rFonts w:ascii="Arial" w:hAnsi="Arial" w:cs="Arial"/>
      <w:sz w:val="20"/>
    </w:rPr>
  </w:style>
  <w:style w:type="table" w:styleId="13">
    <w:name w:val="Table 3D effects 1"/>
    <w:basedOn w:val="a5"/>
    <w:semiHidden/>
    <w:rsid w:val="005E10C0"/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5"/>
    <w:semiHidden/>
    <w:rsid w:val="005E10C0"/>
    <w:rPr>
      <w:rFonts w:ascii="Times New Roman" w:eastAsia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3D effects 3"/>
    <w:basedOn w:val="a5"/>
    <w:semiHidden/>
    <w:rsid w:val="005E10C0"/>
    <w:rPr>
      <w:rFonts w:ascii="Times New Roman" w:eastAsia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0">
    <w:name w:val="Normal (Web)"/>
    <w:basedOn w:val="a3"/>
    <w:semiHidden/>
    <w:rsid w:val="005E10C0"/>
  </w:style>
  <w:style w:type="paragraph" w:styleId="aff1">
    <w:name w:val="Normal Indent"/>
    <w:basedOn w:val="a3"/>
    <w:semiHidden/>
    <w:rsid w:val="005E10C0"/>
    <w:pPr>
      <w:ind w:left="708"/>
    </w:pPr>
  </w:style>
  <w:style w:type="paragraph" w:styleId="14">
    <w:name w:val="toc 1"/>
    <w:uiPriority w:val="39"/>
    <w:rsid w:val="005E10C0"/>
    <w:pPr>
      <w:tabs>
        <w:tab w:val="left" w:pos="454"/>
        <w:tab w:val="right" w:leader="dot" w:pos="9631"/>
      </w:tabs>
      <w:spacing w:before="60" w:after="60"/>
      <w:ind w:left="454" w:right="567" w:hanging="454"/>
    </w:pPr>
    <w:rPr>
      <w:rFonts w:ascii="Times New Roman" w:eastAsia="Times New Roman" w:hAnsi="Times New Roman"/>
      <w:b/>
      <w:bCs/>
      <w:caps/>
      <w:noProof/>
      <w:sz w:val="24"/>
      <w:szCs w:val="24"/>
    </w:rPr>
  </w:style>
  <w:style w:type="paragraph" w:styleId="2b">
    <w:name w:val="toc 2"/>
    <w:basedOn w:val="14"/>
    <w:uiPriority w:val="39"/>
    <w:semiHidden/>
    <w:rsid w:val="005E10C0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paragraph" w:styleId="36">
    <w:name w:val="toc 3"/>
    <w:basedOn w:val="2b"/>
    <w:uiPriority w:val="39"/>
    <w:semiHidden/>
    <w:rsid w:val="005E10C0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45">
    <w:name w:val="toc 4"/>
    <w:basedOn w:val="a3"/>
    <w:next w:val="a3"/>
    <w:uiPriority w:val="39"/>
    <w:semiHidden/>
    <w:rsid w:val="005E10C0"/>
    <w:pPr>
      <w:tabs>
        <w:tab w:val="left" w:pos="1871"/>
        <w:tab w:val="right" w:leader="dot" w:pos="9633"/>
      </w:tabs>
      <w:ind w:left="1872" w:right="567" w:hanging="1021"/>
    </w:pPr>
  </w:style>
  <w:style w:type="paragraph" w:styleId="53">
    <w:name w:val="toc 5"/>
    <w:basedOn w:val="a3"/>
    <w:next w:val="a3"/>
    <w:autoRedefine/>
    <w:uiPriority w:val="39"/>
    <w:semiHidden/>
    <w:rsid w:val="005E10C0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1">
    <w:name w:val="toc 6"/>
    <w:basedOn w:val="a3"/>
    <w:next w:val="a3"/>
    <w:autoRedefine/>
    <w:semiHidden/>
    <w:rsid w:val="005E10C0"/>
    <w:pPr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semiHidden/>
    <w:rsid w:val="005E10C0"/>
    <w:pPr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semiHidden/>
    <w:rsid w:val="005E10C0"/>
    <w:pPr>
      <w:ind w:left="1680"/>
      <w:jc w:val="left"/>
    </w:pPr>
    <w:rPr>
      <w:sz w:val="18"/>
      <w:szCs w:val="18"/>
    </w:rPr>
  </w:style>
  <w:style w:type="paragraph" w:styleId="91">
    <w:name w:val="toc 9"/>
    <w:basedOn w:val="a3"/>
    <w:next w:val="a3"/>
    <w:autoRedefine/>
    <w:semiHidden/>
    <w:rsid w:val="005E10C0"/>
    <w:pPr>
      <w:ind w:left="1920"/>
      <w:jc w:val="left"/>
    </w:pPr>
    <w:rPr>
      <w:sz w:val="18"/>
      <w:szCs w:val="18"/>
    </w:rPr>
  </w:style>
  <w:style w:type="character" w:styleId="HTML5">
    <w:name w:val="HTML Definition"/>
    <w:semiHidden/>
    <w:rsid w:val="005E10C0"/>
    <w:rPr>
      <w:i/>
      <w:iCs/>
    </w:rPr>
  </w:style>
  <w:style w:type="paragraph" w:styleId="2c">
    <w:name w:val="Body Text 2"/>
    <w:basedOn w:val="a3"/>
    <w:link w:val="2d"/>
    <w:semiHidden/>
    <w:rsid w:val="005E10C0"/>
    <w:pPr>
      <w:spacing w:after="120" w:line="480" w:lineRule="auto"/>
    </w:pPr>
  </w:style>
  <w:style w:type="character" w:customStyle="1" w:styleId="2d">
    <w:name w:val="Основной текст 2 Знак"/>
    <w:basedOn w:val="a4"/>
    <w:link w:val="2c"/>
    <w:semiHidden/>
    <w:rsid w:val="009B41BF"/>
    <w:rPr>
      <w:rFonts w:ascii="Times New Roman" w:eastAsia="Times New Roman" w:hAnsi="Times New Roman"/>
      <w:sz w:val="24"/>
    </w:rPr>
  </w:style>
  <w:style w:type="paragraph" w:styleId="37">
    <w:name w:val="Body Text 3"/>
    <w:basedOn w:val="a3"/>
    <w:link w:val="38"/>
    <w:semiHidden/>
    <w:rsid w:val="005E10C0"/>
    <w:pPr>
      <w:spacing w:after="120"/>
    </w:pPr>
    <w:rPr>
      <w:sz w:val="16"/>
      <w:szCs w:val="16"/>
    </w:rPr>
  </w:style>
  <w:style w:type="character" w:customStyle="1" w:styleId="38">
    <w:name w:val="Основной текст 3 Знак"/>
    <w:basedOn w:val="a4"/>
    <w:link w:val="37"/>
    <w:semiHidden/>
    <w:rsid w:val="009B41BF"/>
    <w:rPr>
      <w:rFonts w:ascii="Times New Roman" w:eastAsia="Times New Roman" w:hAnsi="Times New Roman"/>
      <w:sz w:val="16"/>
      <w:szCs w:val="16"/>
    </w:rPr>
  </w:style>
  <w:style w:type="paragraph" w:styleId="2e">
    <w:name w:val="Body Text Indent 2"/>
    <w:basedOn w:val="a3"/>
    <w:link w:val="2f"/>
    <w:semiHidden/>
    <w:rsid w:val="005E10C0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f">
    <w:name w:val="Основной текст с отступом 2 Знак"/>
    <w:basedOn w:val="a4"/>
    <w:link w:val="2e"/>
    <w:semiHidden/>
    <w:rsid w:val="009B41BF"/>
    <w:rPr>
      <w:rFonts w:ascii="Times New Roman" w:eastAsia="Times New Roman" w:hAnsi="Times New Roman"/>
      <w:b/>
      <w:snapToGrid w:val="0"/>
    </w:rPr>
  </w:style>
  <w:style w:type="paragraph" w:styleId="39">
    <w:name w:val="Body Text Indent 3"/>
    <w:basedOn w:val="a3"/>
    <w:link w:val="3a"/>
    <w:semiHidden/>
    <w:rsid w:val="005E10C0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4"/>
    <w:link w:val="39"/>
    <w:semiHidden/>
    <w:rsid w:val="009B41BF"/>
    <w:rPr>
      <w:rFonts w:ascii="Times New Roman" w:eastAsia="Times New Roman" w:hAnsi="Times New Roman"/>
      <w:sz w:val="16"/>
      <w:szCs w:val="16"/>
    </w:rPr>
  </w:style>
  <w:style w:type="character" w:styleId="HTML6">
    <w:name w:val="HTML Variable"/>
    <w:semiHidden/>
    <w:rsid w:val="005E10C0"/>
    <w:rPr>
      <w:i/>
      <w:iCs/>
    </w:rPr>
  </w:style>
  <w:style w:type="paragraph" w:styleId="aff2">
    <w:name w:val="table of figures"/>
    <w:aliases w:val="таблиц_GOST"/>
    <w:basedOn w:val="a3"/>
    <w:next w:val="GOSTNormal"/>
    <w:uiPriority w:val="99"/>
    <w:rsid w:val="005E10C0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character" w:styleId="HTML7">
    <w:name w:val="HTML Typewriter"/>
    <w:semiHidden/>
    <w:rsid w:val="005E10C0"/>
    <w:rPr>
      <w:rFonts w:ascii="Courier New" w:hAnsi="Courier New" w:cs="Courier New"/>
      <w:sz w:val="20"/>
      <w:szCs w:val="20"/>
    </w:rPr>
  </w:style>
  <w:style w:type="paragraph" w:styleId="aff3">
    <w:name w:val="Subtitle"/>
    <w:basedOn w:val="a3"/>
    <w:link w:val="aff4"/>
    <w:qFormat/>
    <w:rsid w:val="005E10C0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4">
    <w:name w:val="Подзаголовок Знак"/>
    <w:basedOn w:val="a4"/>
    <w:link w:val="aff3"/>
    <w:rsid w:val="009B41BF"/>
    <w:rPr>
      <w:rFonts w:ascii="Arial" w:eastAsia="Times New Roman" w:hAnsi="Arial" w:cs="Arial"/>
      <w:sz w:val="24"/>
    </w:rPr>
  </w:style>
  <w:style w:type="paragraph" w:styleId="aff5">
    <w:name w:val="Signature"/>
    <w:basedOn w:val="a3"/>
    <w:link w:val="aff6"/>
    <w:semiHidden/>
    <w:rsid w:val="005E10C0"/>
    <w:pPr>
      <w:ind w:left="4252"/>
    </w:pPr>
  </w:style>
  <w:style w:type="character" w:customStyle="1" w:styleId="aff6">
    <w:name w:val="Подпись Знак"/>
    <w:basedOn w:val="a4"/>
    <w:link w:val="aff5"/>
    <w:semiHidden/>
    <w:rsid w:val="009B41BF"/>
    <w:rPr>
      <w:rFonts w:ascii="Times New Roman" w:eastAsia="Times New Roman" w:hAnsi="Times New Roman"/>
      <w:sz w:val="24"/>
    </w:rPr>
  </w:style>
  <w:style w:type="paragraph" w:styleId="aff7">
    <w:name w:val="Salutation"/>
    <w:basedOn w:val="a3"/>
    <w:next w:val="a3"/>
    <w:link w:val="aff8"/>
    <w:semiHidden/>
    <w:rsid w:val="005E10C0"/>
  </w:style>
  <w:style w:type="character" w:customStyle="1" w:styleId="aff8">
    <w:name w:val="Приветствие Знак"/>
    <w:basedOn w:val="a4"/>
    <w:link w:val="aff7"/>
    <w:semiHidden/>
    <w:rsid w:val="009B41BF"/>
    <w:rPr>
      <w:rFonts w:ascii="Times New Roman" w:eastAsia="Times New Roman" w:hAnsi="Times New Roman"/>
      <w:sz w:val="24"/>
    </w:rPr>
  </w:style>
  <w:style w:type="paragraph" w:styleId="aff9">
    <w:name w:val="List Continue"/>
    <w:basedOn w:val="a3"/>
    <w:semiHidden/>
    <w:rsid w:val="005E10C0"/>
    <w:pPr>
      <w:spacing w:after="120"/>
      <w:ind w:left="283"/>
    </w:pPr>
  </w:style>
  <w:style w:type="paragraph" w:styleId="2f0">
    <w:name w:val="List Continue 2"/>
    <w:basedOn w:val="a3"/>
    <w:semiHidden/>
    <w:rsid w:val="005E10C0"/>
    <w:pPr>
      <w:spacing w:after="120"/>
      <w:ind w:left="566"/>
    </w:pPr>
  </w:style>
  <w:style w:type="paragraph" w:styleId="3b">
    <w:name w:val="List Continue 3"/>
    <w:basedOn w:val="a3"/>
    <w:semiHidden/>
    <w:rsid w:val="005E10C0"/>
    <w:pPr>
      <w:spacing w:after="120"/>
      <w:ind w:left="849"/>
    </w:pPr>
  </w:style>
  <w:style w:type="paragraph" w:styleId="46">
    <w:name w:val="List Continue 4"/>
    <w:basedOn w:val="a3"/>
    <w:semiHidden/>
    <w:rsid w:val="005E10C0"/>
    <w:pPr>
      <w:spacing w:after="120"/>
      <w:ind w:left="1132"/>
    </w:pPr>
  </w:style>
  <w:style w:type="paragraph" w:styleId="54">
    <w:name w:val="List Continue 5"/>
    <w:basedOn w:val="a3"/>
    <w:semiHidden/>
    <w:rsid w:val="005E10C0"/>
    <w:pPr>
      <w:spacing w:after="120"/>
      <w:ind w:left="1415"/>
    </w:pPr>
  </w:style>
  <w:style w:type="character" w:styleId="affa">
    <w:name w:val="FollowedHyperlink"/>
    <w:semiHidden/>
    <w:rsid w:val="005E10C0"/>
    <w:rPr>
      <w:color w:val="800080"/>
      <w:u w:val="single"/>
    </w:rPr>
  </w:style>
  <w:style w:type="table" w:styleId="15">
    <w:name w:val="Table Simple 1"/>
    <w:basedOn w:val="a5"/>
    <w:semiHidden/>
    <w:rsid w:val="005E10C0"/>
    <w:rPr>
      <w:rFonts w:ascii="Times New Roman" w:eastAsia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5"/>
    <w:semiHidden/>
    <w:rsid w:val="005E10C0"/>
    <w:rPr>
      <w:rFonts w:ascii="Times New Roman" w:eastAsia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5"/>
    <w:semiHidden/>
    <w:rsid w:val="005E10C0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b">
    <w:name w:val="Table Grid"/>
    <w:basedOn w:val="a5"/>
    <w:rsid w:val="005E10C0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6">
    <w:name w:val="Table Grid 1"/>
    <w:basedOn w:val="a5"/>
    <w:semiHidden/>
    <w:rsid w:val="005E10C0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5"/>
    <w:semiHidden/>
    <w:rsid w:val="005E10C0"/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5"/>
    <w:semiHidden/>
    <w:rsid w:val="005E10C0"/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5"/>
    <w:semiHidden/>
    <w:rsid w:val="005E10C0"/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5"/>
    <w:semiHidden/>
    <w:rsid w:val="005E10C0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5"/>
    <w:semiHidden/>
    <w:rsid w:val="005E10C0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5"/>
    <w:semiHidden/>
    <w:rsid w:val="005E10C0"/>
    <w:rPr>
      <w:rFonts w:ascii="Times New Roman" w:eastAsia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5"/>
    <w:semiHidden/>
    <w:rsid w:val="005E10C0"/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c">
    <w:name w:val="Table Contemporary"/>
    <w:basedOn w:val="a5"/>
    <w:semiHidden/>
    <w:rsid w:val="005E10C0"/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d">
    <w:name w:val="List"/>
    <w:basedOn w:val="a3"/>
    <w:semiHidden/>
    <w:rsid w:val="005E10C0"/>
    <w:pPr>
      <w:ind w:left="283" w:hanging="283"/>
    </w:pPr>
  </w:style>
  <w:style w:type="paragraph" w:styleId="2f3">
    <w:name w:val="List 2"/>
    <w:basedOn w:val="a3"/>
    <w:semiHidden/>
    <w:rsid w:val="005E10C0"/>
    <w:pPr>
      <w:ind w:left="566" w:hanging="283"/>
    </w:pPr>
  </w:style>
  <w:style w:type="paragraph" w:styleId="3e">
    <w:name w:val="List 3"/>
    <w:basedOn w:val="a3"/>
    <w:semiHidden/>
    <w:rsid w:val="005E10C0"/>
    <w:pPr>
      <w:ind w:left="849" w:hanging="283"/>
    </w:pPr>
  </w:style>
  <w:style w:type="paragraph" w:styleId="48">
    <w:name w:val="List 4"/>
    <w:basedOn w:val="a3"/>
    <w:semiHidden/>
    <w:rsid w:val="005E10C0"/>
    <w:pPr>
      <w:ind w:left="1132" w:hanging="283"/>
    </w:pPr>
  </w:style>
  <w:style w:type="paragraph" w:styleId="56">
    <w:name w:val="List 5"/>
    <w:basedOn w:val="a3"/>
    <w:semiHidden/>
    <w:rsid w:val="005E10C0"/>
    <w:pPr>
      <w:ind w:left="1415" w:hanging="283"/>
    </w:pPr>
  </w:style>
  <w:style w:type="table" w:styleId="affe">
    <w:name w:val="Table Professional"/>
    <w:basedOn w:val="a5"/>
    <w:semiHidden/>
    <w:rsid w:val="005E10C0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3"/>
    <w:link w:val="HTML9"/>
    <w:semiHidden/>
    <w:rsid w:val="005E10C0"/>
    <w:rPr>
      <w:rFonts w:ascii="Courier New" w:hAnsi="Courier New" w:cs="Courier New"/>
      <w:sz w:val="20"/>
    </w:rPr>
  </w:style>
  <w:style w:type="character" w:customStyle="1" w:styleId="HTML9">
    <w:name w:val="Стандартный HTML Знак"/>
    <w:basedOn w:val="a4"/>
    <w:link w:val="HTML8"/>
    <w:semiHidden/>
    <w:rsid w:val="009B41BF"/>
    <w:rPr>
      <w:rFonts w:ascii="Courier New" w:eastAsia="Times New Roman" w:hAnsi="Courier New" w:cs="Courier New"/>
    </w:rPr>
  </w:style>
  <w:style w:type="numbering" w:styleId="a1">
    <w:name w:val="Outline List 3"/>
    <w:basedOn w:val="a6"/>
    <w:semiHidden/>
    <w:rsid w:val="005E10C0"/>
    <w:pPr>
      <w:numPr>
        <w:numId w:val="31"/>
      </w:numPr>
    </w:pPr>
  </w:style>
  <w:style w:type="table" w:styleId="17">
    <w:name w:val="Table Columns 1"/>
    <w:basedOn w:val="a5"/>
    <w:semiHidden/>
    <w:rsid w:val="005E10C0"/>
    <w:rPr>
      <w:rFonts w:ascii="Times New Roman" w:eastAsia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5"/>
    <w:semiHidden/>
    <w:rsid w:val="005E10C0"/>
    <w:rPr>
      <w:rFonts w:ascii="Times New Roman" w:eastAsia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5"/>
    <w:semiHidden/>
    <w:rsid w:val="005E10C0"/>
    <w:rPr>
      <w:rFonts w:ascii="Times New Roman" w:eastAsia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5"/>
    <w:semiHidden/>
    <w:rsid w:val="005E10C0"/>
    <w:rPr>
      <w:rFonts w:ascii="Times New Roman" w:eastAsia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5"/>
    <w:semiHidden/>
    <w:rsid w:val="005E10C0"/>
    <w:rPr>
      <w:rFonts w:ascii="Times New Roman" w:eastAsia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">
    <w:name w:val="Strong"/>
    <w:qFormat/>
    <w:rsid w:val="005E10C0"/>
    <w:rPr>
      <w:b/>
      <w:bCs/>
    </w:rPr>
  </w:style>
  <w:style w:type="paragraph" w:styleId="afff0">
    <w:name w:val="Document Map"/>
    <w:basedOn w:val="a3"/>
    <w:link w:val="afff1"/>
    <w:semiHidden/>
    <w:rsid w:val="005E10C0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f1">
    <w:name w:val="Схема документа Знак"/>
    <w:basedOn w:val="a4"/>
    <w:link w:val="afff0"/>
    <w:semiHidden/>
    <w:rsid w:val="009B41BF"/>
    <w:rPr>
      <w:rFonts w:ascii="Tahoma" w:eastAsia="Times New Roman" w:hAnsi="Tahoma" w:cs="Tahoma"/>
      <w:shd w:val="clear" w:color="auto" w:fill="000080"/>
    </w:rPr>
  </w:style>
  <w:style w:type="table" w:styleId="-10">
    <w:name w:val="Table List 1"/>
    <w:basedOn w:val="a5"/>
    <w:semiHidden/>
    <w:rsid w:val="005E10C0"/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5"/>
    <w:semiHidden/>
    <w:rsid w:val="005E10C0"/>
    <w:rPr>
      <w:rFonts w:ascii="Times New Roman" w:eastAsia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5"/>
    <w:semiHidden/>
    <w:rsid w:val="005E10C0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5E10C0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5E10C0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5E10C0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5E10C0"/>
    <w:rPr>
      <w:rFonts w:ascii="Times New Roman" w:eastAsia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5E10C0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2">
    <w:name w:val="Plain Text"/>
    <w:basedOn w:val="a3"/>
    <w:link w:val="afff3"/>
    <w:semiHidden/>
    <w:rsid w:val="005E10C0"/>
    <w:rPr>
      <w:rFonts w:ascii="Courier New" w:hAnsi="Courier New" w:cs="Courier New"/>
      <w:sz w:val="20"/>
    </w:rPr>
  </w:style>
  <w:style w:type="character" w:customStyle="1" w:styleId="afff3">
    <w:name w:val="Текст Знак"/>
    <w:basedOn w:val="a4"/>
    <w:link w:val="afff2"/>
    <w:semiHidden/>
    <w:rsid w:val="009B41BF"/>
    <w:rPr>
      <w:rFonts w:ascii="Courier New" w:eastAsia="Times New Roman" w:hAnsi="Courier New" w:cs="Courier New"/>
    </w:rPr>
  </w:style>
  <w:style w:type="paragraph" w:styleId="afff4">
    <w:name w:val="Balloon Text"/>
    <w:basedOn w:val="a3"/>
    <w:link w:val="afff5"/>
    <w:semiHidden/>
    <w:rsid w:val="005E10C0"/>
    <w:rPr>
      <w:rFonts w:ascii="Tahoma" w:hAnsi="Tahoma" w:cs="Tahoma"/>
      <w:sz w:val="16"/>
      <w:szCs w:val="16"/>
    </w:rPr>
  </w:style>
  <w:style w:type="character" w:customStyle="1" w:styleId="afff5">
    <w:name w:val="Текст выноски Знак"/>
    <w:basedOn w:val="a4"/>
    <w:link w:val="afff4"/>
    <w:semiHidden/>
    <w:rsid w:val="009B41BF"/>
    <w:rPr>
      <w:rFonts w:ascii="Tahoma" w:eastAsia="Times New Roman" w:hAnsi="Tahoma" w:cs="Tahoma"/>
      <w:sz w:val="16"/>
      <w:szCs w:val="16"/>
    </w:rPr>
  </w:style>
  <w:style w:type="paragraph" w:styleId="afff6">
    <w:name w:val="annotation text"/>
    <w:basedOn w:val="a3"/>
    <w:link w:val="afff7"/>
    <w:semiHidden/>
    <w:rsid w:val="005E10C0"/>
    <w:rPr>
      <w:rFonts w:ascii="Calibri" w:eastAsia="Calibri" w:hAnsi="Calibri"/>
      <w:sz w:val="20"/>
    </w:rPr>
  </w:style>
  <w:style w:type="character" w:customStyle="1" w:styleId="afff7">
    <w:name w:val="Текст примечания Знак"/>
    <w:link w:val="afff6"/>
    <w:semiHidden/>
    <w:rsid w:val="005E10C0"/>
  </w:style>
  <w:style w:type="paragraph" w:styleId="afff8">
    <w:name w:val="footnote text"/>
    <w:link w:val="afff9"/>
    <w:semiHidden/>
    <w:rsid w:val="005E10C0"/>
    <w:rPr>
      <w:rFonts w:ascii="Times New Roman" w:eastAsia="Times New Roman" w:hAnsi="Times New Roman"/>
    </w:rPr>
  </w:style>
  <w:style w:type="character" w:customStyle="1" w:styleId="afff9">
    <w:name w:val="Текст сноски Знак"/>
    <w:basedOn w:val="a4"/>
    <w:link w:val="afff8"/>
    <w:semiHidden/>
    <w:rsid w:val="009B41BF"/>
    <w:rPr>
      <w:rFonts w:ascii="Times New Roman" w:eastAsia="Times New Roman" w:hAnsi="Times New Roman"/>
    </w:rPr>
  </w:style>
  <w:style w:type="paragraph" w:styleId="afffa">
    <w:name w:val="annotation subject"/>
    <w:basedOn w:val="afff6"/>
    <w:next w:val="afff6"/>
    <w:link w:val="afffb"/>
    <w:semiHidden/>
    <w:rsid w:val="005E10C0"/>
    <w:rPr>
      <w:b/>
      <w:bCs/>
    </w:rPr>
  </w:style>
  <w:style w:type="character" w:customStyle="1" w:styleId="afffb">
    <w:name w:val="Тема примечания Знак"/>
    <w:basedOn w:val="afff7"/>
    <w:link w:val="afffa"/>
    <w:semiHidden/>
    <w:rsid w:val="009B41BF"/>
    <w:rPr>
      <w:b/>
      <w:bCs/>
    </w:rPr>
  </w:style>
  <w:style w:type="table" w:styleId="afffc">
    <w:name w:val="Table Theme"/>
    <w:basedOn w:val="a5"/>
    <w:semiHidden/>
    <w:rsid w:val="005E10C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8">
    <w:name w:val="index 1"/>
    <w:basedOn w:val="a3"/>
    <w:next w:val="a3"/>
    <w:autoRedefine/>
    <w:semiHidden/>
    <w:rsid w:val="005E10C0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d">
    <w:name w:val="index heading"/>
    <w:basedOn w:val="a3"/>
    <w:next w:val="18"/>
    <w:semiHidden/>
    <w:rsid w:val="005E10C0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5">
    <w:name w:val="index 2"/>
    <w:basedOn w:val="a3"/>
    <w:next w:val="a3"/>
    <w:autoRedefine/>
    <w:semiHidden/>
    <w:rsid w:val="005E10C0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0">
    <w:name w:val="index 3"/>
    <w:basedOn w:val="a3"/>
    <w:next w:val="a3"/>
    <w:autoRedefine/>
    <w:semiHidden/>
    <w:rsid w:val="005E10C0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a">
    <w:name w:val="index 4"/>
    <w:basedOn w:val="a3"/>
    <w:next w:val="a3"/>
    <w:autoRedefine/>
    <w:semiHidden/>
    <w:rsid w:val="005E10C0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8">
    <w:name w:val="index 5"/>
    <w:basedOn w:val="a3"/>
    <w:next w:val="a3"/>
    <w:autoRedefine/>
    <w:semiHidden/>
    <w:rsid w:val="005E10C0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3">
    <w:name w:val="index 6"/>
    <w:basedOn w:val="a3"/>
    <w:next w:val="a3"/>
    <w:autoRedefine/>
    <w:semiHidden/>
    <w:rsid w:val="005E10C0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3"/>
    <w:next w:val="a3"/>
    <w:autoRedefine/>
    <w:semiHidden/>
    <w:rsid w:val="005E10C0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3"/>
    <w:next w:val="a3"/>
    <w:autoRedefine/>
    <w:semiHidden/>
    <w:rsid w:val="005E10C0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3"/>
    <w:next w:val="a3"/>
    <w:autoRedefine/>
    <w:semiHidden/>
    <w:rsid w:val="005E10C0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table" w:styleId="19">
    <w:name w:val="Table Colorful 1"/>
    <w:basedOn w:val="a5"/>
    <w:semiHidden/>
    <w:rsid w:val="005E10C0"/>
    <w:rPr>
      <w:rFonts w:ascii="Times New Roman" w:eastAsia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5"/>
    <w:semiHidden/>
    <w:rsid w:val="005E10C0"/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5"/>
    <w:semiHidden/>
    <w:rsid w:val="005E10C0"/>
    <w:rPr>
      <w:rFonts w:ascii="Times New Roman" w:eastAsia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e">
    <w:name w:val="Block Text"/>
    <w:basedOn w:val="a3"/>
    <w:semiHidden/>
    <w:rsid w:val="005E10C0"/>
    <w:pPr>
      <w:spacing w:after="120"/>
      <w:ind w:left="1440" w:right="1440"/>
    </w:pPr>
  </w:style>
  <w:style w:type="character" w:styleId="HTMLa">
    <w:name w:val="HTML Cite"/>
    <w:semiHidden/>
    <w:rsid w:val="005E10C0"/>
    <w:rPr>
      <w:i/>
      <w:iCs/>
    </w:rPr>
  </w:style>
  <w:style w:type="paragraph" w:styleId="affff">
    <w:name w:val="Message Header"/>
    <w:basedOn w:val="a3"/>
    <w:link w:val="affff0"/>
    <w:semiHidden/>
    <w:rsid w:val="005E10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0">
    <w:name w:val="Шапка Знак"/>
    <w:basedOn w:val="a4"/>
    <w:link w:val="affff"/>
    <w:semiHidden/>
    <w:rsid w:val="009B41BF"/>
    <w:rPr>
      <w:rFonts w:ascii="Arial" w:eastAsia="Times New Roman" w:hAnsi="Arial" w:cs="Arial"/>
      <w:sz w:val="24"/>
      <w:shd w:val="pct20" w:color="auto" w:fill="auto"/>
    </w:rPr>
  </w:style>
  <w:style w:type="paragraph" w:styleId="affff1">
    <w:name w:val="E-mail Signature"/>
    <w:basedOn w:val="a3"/>
    <w:link w:val="affff2"/>
    <w:semiHidden/>
    <w:rsid w:val="005E10C0"/>
  </w:style>
  <w:style w:type="character" w:customStyle="1" w:styleId="affff2">
    <w:name w:val="Электронная подпись Знак"/>
    <w:basedOn w:val="a4"/>
    <w:link w:val="affff1"/>
    <w:semiHidden/>
    <w:rsid w:val="009B41BF"/>
    <w:rPr>
      <w:rFonts w:ascii="Times New Roman" w:eastAsia="Times New Roman" w:hAnsi="Times New Roman"/>
      <w:sz w:val="24"/>
    </w:rPr>
  </w:style>
  <w:style w:type="paragraph" w:customStyle="1" w:styleId="affff3">
    <w:basedOn w:val="a3"/>
    <w:next w:val="af9"/>
    <w:qFormat/>
    <w:rsid w:val="009B41B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GOSTFigure">
    <w:name w:val="_GOST_Figure"/>
    <w:next w:val="GOSTFigName"/>
    <w:rsid w:val="005E10C0"/>
    <w:pPr>
      <w:keepNext/>
      <w:spacing w:before="120" w:after="120"/>
      <w:jc w:val="center"/>
    </w:pPr>
    <w:rPr>
      <w:rFonts w:ascii="Times New Roman" w:eastAsia="Times New Roman" w:hAnsi="Times New Roman"/>
      <w:sz w:val="24"/>
    </w:rPr>
  </w:style>
  <w:style w:type="paragraph" w:customStyle="1" w:styleId="GOSTFigName">
    <w:name w:val="_GOST_Fig_Name"/>
    <w:basedOn w:val="GOSTFigure"/>
    <w:next w:val="GOSTNormal"/>
    <w:rsid w:val="005E10C0"/>
    <w:pPr>
      <w:keepNext w:val="0"/>
      <w:numPr>
        <w:numId w:val="4"/>
      </w:numPr>
      <w:suppressAutoHyphens/>
      <w:contextualSpacing/>
    </w:pPr>
    <w:rPr>
      <w:b/>
      <w:szCs w:val="24"/>
    </w:rPr>
  </w:style>
  <w:style w:type="paragraph" w:customStyle="1" w:styleId="GOSTheader">
    <w:name w:val="_GOST_header"/>
    <w:rsid w:val="005E10C0"/>
    <w:pPr>
      <w:suppressAutoHyphens/>
    </w:pPr>
    <w:rPr>
      <w:rFonts w:ascii="Times New Roman" w:eastAsia="Times New Roman" w:hAnsi="Times New Roman"/>
      <w:color w:val="333333"/>
      <w:sz w:val="22"/>
    </w:rPr>
  </w:style>
  <w:style w:type="paragraph" w:customStyle="1" w:styleId="GOSTListmark1">
    <w:name w:val="_GOST_List_mark1"/>
    <w:rsid w:val="005E10C0"/>
    <w:pPr>
      <w:numPr>
        <w:numId w:val="5"/>
      </w:numPr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mark2">
    <w:name w:val="_GOST_List_mark2"/>
    <w:rsid w:val="005E10C0"/>
    <w:pPr>
      <w:numPr>
        <w:numId w:val="6"/>
      </w:numPr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mark3">
    <w:name w:val="_GOST_List_mark3"/>
    <w:basedOn w:val="a3"/>
    <w:rsid w:val="005E10C0"/>
    <w:pPr>
      <w:numPr>
        <w:numId w:val="7"/>
      </w:numPr>
    </w:pPr>
    <w:rPr>
      <w:snapToGrid w:val="0"/>
    </w:rPr>
  </w:style>
  <w:style w:type="paragraph" w:customStyle="1" w:styleId="GOSTListmark4">
    <w:name w:val="_GOST_List_mark4"/>
    <w:basedOn w:val="a3"/>
    <w:rsid w:val="005E10C0"/>
    <w:pPr>
      <w:numPr>
        <w:numId w:val="8"/>
      </w:numPr>
    </w:pPr>
  </w:style>
  <w:style w:type="character" w:customStyle="1" w:styleId="GOSTReporterror">
    <w:name w:val="_GOST_Report_error"/>
    <w:rsid w:val="005E10C0"/>
  </w:style>
  <w:style w:type="paragraph" w:customStyle="1" w:styleId="GOSTListnormal18">
    <w:name w:val="_GOST_List_normal_1.8"/>
    <w:rsid w:val="005E10C0"/>
    <w:pPr>
      <w:tabs>
        <w:tab w:val="left" w:pos="1021"/>
      </w:tabs>
      <w:ind w:left="1021"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um2">
    <w:name w:val="_GOST_List_num2"/>
    <w:basedOn w:val="GOSTListnum"/>
    <w:rsid w:val="005E10C0"/>
    <w:pPr>
      <w:numPr>
        <w:ilvl w:val="1"/>
      </w:numPr>
    </w:pPr>
    <w:rPr>
      <w:szCs w:val="24"/>
    </w:rPr>
  </w:style>
  <w:style w:type="paragraph" w:customStyle="1" w:styleId="GOSTNameTable">
    <w:name w:val="_GOST_Name_Table"/>
    <w:rsid w:val="005E10C0"/>
    <w:pPr>
      <w:keepNext/>
      <w:numPr>
        <w:numId w:val="10"/>
      </w:numPr>
      <w:suppressAutoHyphens/>
      <w:spacing w:before="240" w:after="120"/>
    </w:pPr>
    <w:rPr>
      <w:rFonts w:ascii="Times New Roman" w:eastAsia="Times New Roman" w:hAnsi="Times New Roman"/>
      <w:b/>
      <w:sz w:val="24"/>
    </w:rPr>
  </w:style>
  <w:style w:type="paragraph" w:customStyle="1" w:styleId="GOSTNormal">
    <w:name w:val="_GOST_Normal"/>
    <w:rsid w:val="005E10C0"/>
    <w:pPr>
      <w:spacing w:before="120" w:after="60"/>
      <w:ind w:firstLine="567"/>
      <w:contextualSpacing/>
      <w:jc w:val="both"/>
    </w:pPr>
    <w:rPr>
      <w:rFonts w:ascii="Times New Roman" w:eastAsia="Times New Roman" w:hAnsi="Times New Roman"/>
      <w:sz w:val="24"/>
    </w:rPr>
  </w:style>
  <w:style w:type="paragraph" w:customStyle="1" w:styleId="GOSTNormalWithout">
    <w:name w:val="_GOST_Normal_Without"/>
    <w:basedOn w:val="GOSTNormal"/>
    <w:next w:val="GOSTNormal"/>
    <w:rsid w:val="005E10C0"/>
    <w:pPr>
      <w:keepNext/>
    </w:pPr>
  </w:style>
  <w:style w:type="paragraph" w:customStyle="1" w:styleId="GOSTNote">
    <w:name w:val="_GOST_Note"/>
    <w:next w:val="GOSTNormal"/>
    <w:link w:val="GOSTNote0"/>
    <w:rsid w:val="005E10C0"/>
    <w:pPr>
      <w:spacing w:before="120" w:after="120"/>
      <w:ind w:left="1701" w:hanging="1701"/>
      <w:jc w:val="both"/>
    </w:pPr>
    <w:rPr>
      <w:rFonts w:ascii="Times New Roman" w:eastAsia="Times New Roman" w:hAnsi="Times New Roman"/>
      <w:sz w:val="24"/>
    </w:rPr>
  </w:style>
  <w:style w:type="paragraph" w:customStyle="1" w:styleId="GOSTNoteContinue">
    <w:name w:val="_GOST_Note_Continue"/>
    <w:basedOn w:val="GOSTNote"/>
    <w:rsid w:val="005E10C0"/>
    <w:pPr>
      <w:ind w:firstLine="0"/>
    </w:pPr>
  </w:style>
  <w:style w:type="paragraph" w:customStyle="1" w:styleId="GOSTReg">
    <w:name w:val="_GOST_Reg"/>
    <w:next w:val="GOSTNormal"/>
    <w:rsid w:val="005E10C0"/>
    <w:pPr>
      <w:keepNext/>
      <w:pageBreakBefore/>
      <w:spacing w:before="120" w:after="120"/>
      <w:contextualSpacing/>
      <w:jc w:val="center"/>
      <w:outlineLvl w:val="0"/>
    </w:pPr>
    <w:rPr>
      <w:rFonts w:ascii="Times New Roman" w:eastAsia="Times New Roman" w:hAnsi="Times New Roman"/>
      <w:b/>
      <w:caps/>
      <w:sz w:val="28"/>
    </w:rPr>
  </w:style>
  <w:style w:type="paragraph" w:customStyle="1" w:styleId="GOSTScript">
    <w:name w:val="_GOST_Script"/>
    <w:basedOn w:val="a3"/>
    <w:rsid w:val="005E10C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paragraph" w:customStyle="1" w:styleId="GOSTSign">
    <w:name w:val="_GOST_Sign"/>
    <w:basedOn w:val="GOSTReg"/>
    <w:next w:val="GOSTNormal"/>
    <w:rsid w:val="005E10C0"/>
    <w:pPr>
      <w:pageBreakBefore w:val="0"/>
      <w:outlineLvl w:val="9"/>
    </w:pPr>
  </w:style>
  <w:style w:type="character" w:customStyle="1" w:styleId="GOSTSymBold">
    <w:name w:val="_GOST_Sym_Bold"/>
    <w:rsid w:val="005E10C0"/>
    <w:rPr>
      <w:b/>
    </w:rPr>
  </w:style>
  <w:style w:type="character" w:customStyle="1" w:styleId="GOSTSymBoldItalic">
    <w:name w:val="_GOST_Sym_Bold_Italic"/>
    <w:rsid w:val="005E10C0"/>
    <w:rPr>
      <w:b/>
      <w:i/>
    </w:rPr>
  </w:style>
  <w:style w:type="character" w:customStyle="1" w:styleId="GOSTSymItalic">
    <w:name w:val="_GOST_Sym_Italic"/>
    <w:rsid w:val="005E10C0"/>
    <w:rPr>
      <w:i/>
    </w:rPr>
  </w:style>
  <w:style w:type="table" w:customStyle="1" w:styleId="GOSTTable">
    <w:name w:val="_GOST_Table"/>
    <w:basedOn w:val="a5"/>
    <w:rsid w:val="005E10C0"/>
    <w:pPr>
      <w:jc w:val="both"/>
    </w:pPr>
    <w:rPr>
      <w:rFonts w:ascii="Times New Roman" w:eastAsia="Times New Roman" w:hAnsi="Times New Roman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rsid w:val="005E10C0"/>
    <w:pPr>
      <w:ind w:left="57" w:right="57"/>
      <w:jc w:val="both"/>
    </w:pPr>
    <w:rPr>
      <w:rFonts w:ascii="Times New Roman" w:eastAsia="Times New Roman" w:hAnsi="Times New Roman"/>
      <w:sz w:val="22"/>
    </w:rPr>
  </w:style>
  <w:style w:type="paragraph" w:customStyle="1" w:styleId="GOSTTableHead">
    <w:name w:val="_GOST_Table_Head"/>
    <w:basedOn w:val="GOSTTablenorm"/>
    <w:rsid w:val="005E10C0"/>
    <w:pPr>
      <w:keepNext/>
      <w:suppressAutoHyphens/>
      <w:ind w:left="0" w:right="0"/>
      <w:jc w:val="center"/>
    </w:pPr>
    <w:rPr>
      <w:b/>
      <w:bCs/>
    </w:rPr>
  </w:style>
  <w:style w:type="paragraph" w:customStyle="1" w:styleId="GOSTTableListMark1">
    <w:name w:val="_GOST_Table_List_Mark_1"/>
    <w:rsid w:val="005E10C0"/>
    <w:pPr>
      <w:numPr>
        <w:numId w:val="11"/>
      </w:numPr>
      <w:tabs>
        <w:tab w:val="clear" w:pos="340"/>
        <w:tab w:val="left" w:pos="284"/>
      </w:tabs>
      <w:ind w:left="283" w:right="57" w:hanging="170"/>
    </w:pPr>
    <w:rPr>
      <w:rFonts w:ascii="Times New Roman" w:eastAsia="Times New Roman" w:hAnsi="Times New Roman"/>
      <w:sz w:val="22"/>
    </w:rPr>
  </w:style>
  <w:style w:type="paragraph" w:customStyle="1" w:styleId="GOSTTableListNum1">
    <w:name w:val="_GOST_Table_List_Num_1"/>
    <w:rsid w:val="005E10C0"/>
    <w:pPr>
      <w:numPr>
        <w:numId w:val="14"/>
      </w:numPr>
    </w:pPr>
    <w:rPr>
      <w:rFonts w:ascii="Times New Roman" w:eastAsia="Times New Roman" w:hAnsi="Times New Roman"/>
      <w:sz w:val="22"/>
    </w:rPr>
  </w:style>
  <w:style w:type="paragraph" w:customStyle="1" w:styleId="GOSTTableNum">
    <w:name w:val="_GOST_Table_Num"/>
    <w:rsid w:val="005E10C0"/>
    <w:pPr>
      <w:numPr>
        <w:numId w:val="15"/>
      </w:numPr>
    </w:pPr>
    <w:rPr>
      <w:rFonts w:ascii="Times New Roman" w:eastAsia="Times New Roman" w:hAnsi="Times New Roman"/>
      <w:sz w:val="22"/>
    </w:rPr>
  </w:style>
  <w:style w:type="paragraph" w:customStyle="1" w:styleId="GOSTTitul0">
    <w:name w:val="_GOST_Titul_0"/>
    <w:rsid w:val="005E10C0"/>
    <w:pPr>
      <w:suppressAutoHyphens/>
      <w:spacing w:line="360" w:lineRule="auto"/>
      <w:contextualSpacing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GOSTTitul1">
    <w:name w:val="_GOST_Titul_1"/>
    <w:rsid w:val="005E10C0"/>
    <w:pPr>
      <w:suppressAutoHyphens/>
      <w:spacing w:before="240" w:after="240"/>
      <w:contextualSpacing/>
      <w:jc w:val="center"/>
    </w:pPr>
    <w:rPr>
      <w:rFonts w:ascii="Times New Roman" w:eastAsia="Times New Roman" w:hAnsi="Times New Roman"/>
      <w:sz w:val="32"/>
      <w:szCs w:val="28"/>
    </w:rPr>
  </w:style>
  <w:style w:type="paragraph" w:customStyle="1" w:styleId="GOSTTitul2">
    <w:name w:val="_GOST_Titul_2"/>
    <w:rsid w:val="005E10C0"/>
    <w:pPr>
      <w:suppressAutoHyphens/>
      <w:jc w:val="center"/>
    </w:pPr>
    <w:rPr>
      <w:rFonts w:ascii="Times New Roman" w:eastAsia="Times New Roman" w:hAnsi="Times New Roman"/>
      <w:b/>
      <w:caps/>
      <w:sz w:val="32"/>
      <w:szCs w:val="28"/>
    </w:rPr>
  </w:style>
  <w:style w:type="paragraph" w:customStyle="1" w:styleId="GOSTTitulnamedoc">
    <w:name w:val="_GOST_Titul_name_doc"/>
    <w:rsid w:val="005E10C0"/>
    <w:pPr>
      <w:suppressAutoHyphens/>
      <w:spacing w:before="200" w:after="400"/>
      <w:contextualSpacing/>
      <w:jc w:val="center"/>
    </w:pPr>
    <w:rPr>
      <w:rFonts w:ascii="Times New Roman" w:eastAsia="Times New Roman" w:hAnsi="Times New Roman"/>
      <w:b/>
      <w:sz w:val="32"/>
      <w:szCs w:val="28"/>
    </w:rPr>
  </w:style>
  <w:style w:type="paragraph" w:customStyle="1" w:styleId="GOSTListnormal1">
    <w:name w:val="_GOST_List_normal_1"/>
    <w:rsid w:val="005E10C0"/>
    <w:pPr>
      <w:tabs>
        <w:tab w:val="left" w:pos="284"/>
      </w:tabs>
      <w:spacing w:before="60" w:after="60"/>
      <w:ind w:left="851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ormal28">
    <w:name w:val="_GOST_List_normal_2.8"/>
    <w:rsid w:val="005E10C0"/>
    <w:pPr>
      <w:tabs>
        <w:tab w:val="left" w:pos="1588"/>
      </w:tabs>
      <w:spacing w:before="60" w:after="60"/>
      <w:ind w:left="1588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affff4">
    <w:basedOn w:val="a3"/>
    <w:next w:val="a3"/>
    <w:qFormat/>
    <w:rsid w:val="008116E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GOSTListnormal3">
    <w:name w:val="_GOST_List_normal_3"/>
    <w:rsid w:val="005E10C0"/>
    <w:pPr>
      <w:tabs>
        <w:tab w:val="left" w:pos="1418"/>
      </w:tabs>
      <w:spacing w:before="60" w:after="60"/>
      <w:ind w:left="1418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ormal4">
    <w:name w:val="_GOST_List_normal_4"/>
    <w:rsid w:val="005E10C0"/>
    <w:pPr>
      <w:tabs>
        <w:tab w:val="left" w:pos="1701"/>
      </w:tabs>
      <w:spacing w:before="60" w:after="60"/>
      <w:ind w:left="1701"/>
      <w:contextualSpacing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GOSTListnum">
    <w:name w:val="_GOST_List_num"/>
    <w:rsid w:val="005E10C0"/>
    <w:pPr>
      <w:numPr>
        <w:numId w:val="32"/>
      </w:numPr>
      <w:spacing w:before="120" w:after="120"/>
      <w:contextualSpacing/>
      <w:jc w:val="both"/>
    </w:pPr>
    <w:rPr>
      <w:rFonts w:ascii="Times New Roman" w:eastAsia="Times New Roman" w:hAnsi="Times New Roman"/>
      <w:sz w:val="24"/>
    </w:rPr>
  </w:style>
  <w:style w:type="character" w:customStyle="1" w:styleId="GOSTNote0">
    <w:name w:val="_GOST_Note Знак"/>
    <w:link w:val="GOSTNote"/>
    <w:rsid w:val="005E10C0"/>
    <w:rPr>
      <w:rFonts w:ascii="Times New Roman" w:eastAsia="Times New Roman" w:hAnsi="Times New Roman"/>
      <w:sz w:val="24"/>
    </w:rPr>
  </w:style>
  <w:style w:type="paragraph" w:customStyle="1" w:styleId="GOSTListmark5">
    <w:name w:val="_GOST_List_mark5"/>
    <w:basedOn w:val="GOSTListmark4"/>
    <w:rsid w:val="005E10C0"/>
    <w:pPr>
      <w:tabs>
        <w:tab w:val="clear" w:pos="1701"/>
        <w:tab w:val="left" w:pos="1985"/>
      </w:tabs>
      <w:ind w:left="1985" w:hanging="284"/>
    </w:pPr>
  </w:style>
  <w:style w:type="paragraph" w:customStyle="1" w:styleId="GOSTListnum3">
    <w:name w:val="_GOST_List_num3"/>
    <w:basedOn w:val="GOSTListnum2"/>
    <w:rsid w:val="005E10C0"/>
    <w:pPr>
      <w:numPr>
        <w:ilvl w:val="2"/>
      </w:numPr>
      <w:tabs>
        <w:tab w:val="clear" w:pos="2421"/>
        <w:tab w:val="left" w:pos="2268"/>
      </w:tabs>
      <w:ind w:left="2268" w:hanging="737"/>
    </w:pPr>
  </w:style>
  <w:style w:type="paragraph" w:customStyle="1" w:styleId="GOSTListnum4">
    <w:name w:val="_GOST_List_num4"/>
    <w:basedOn w:val="GOSTListnum3"/>
    <w:rsid w:val="005E10C0"/>
    <w:pPr>
      <w:numPr>
        <w:ilvl w:val="3"/>
      </w:numPr>
      <w:tabs>
        <w:tab w:val="clear" w:pos="2268"/>
        <w:tab w:val="left" w:pos="2835"/>
      </w:tabs>
      <w:ind w:left="2836" w:hanging="851"/>
    </w:pPr>
  </w:style>
  <w:style w:type="paragraph" w:customStyle="1" w:styleId="GOSTListnormal5">
    <w:name w:val="_GOST_List_normal_5"/>
    <w:rsid w:val="005E10C0"/>
    <w:pPr>
      <w:tabs>
        <w:tab w:val="left" w:pos="1985"/>
      </w:tabs>
      <w:spacing w:before="60" w:after="60"/>
      <w:ind w:left="1985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TableListNum2">
    <w:name w:val="_GOST_Table_List_Num_2"/>
    <w:basedOn w:val="GOSTTableListNum1"/>
    <w:rsid w:val="005E10C0"/>
    <w:pPr>
      <w:numPr>
        <w:ilvl w:val="1"/>
      </w:numPr>
    </w:pPr>
  </w:style>
  <w:style w:type="paragraph" w:customStyle="1" w:styleId="GOSTTableListMark2">
    <w:name w:val="_GOST_Table_List_Mark_2"/>
    <w:basedOn w:val="GOSTTableListMark1"/>
    <w:rsid w:val="005E10C0"/>
    <w:pPr>
      <w:tabs>
        <w:tab w:val="left" w:pos="454"/>
      </w:tabs>
      <w:ind w:left="454"/>
    </w:pPr>
  </w:style>
  <w:style w:type="paragraph" w:customStyle="1" w:styleId="GOSTTableListNum10">
    <w:name w:val="_GOST_Table_List_Num 1)"/>
    <w:rsid w:val="005E10C0"/>
    <w:pPr>
      <w:numPr>
        <w:numId w:val="12"/>
      </w:numPr>
      <w:tabs>
        <w:tab w:val="clear" w:pos="284"/>
        <w:tab w:val="left" w:pos="340"/>
      </w:tabs>
      <w:ind w:left="341" w:hanging="284"/>
    </w:pPr>
    <w:rPr>
      <w:rFonts w:ascii="Times New Roman" w:eastAsia="Times New Roman" w:hAnsi="Times New Roman"/>
      <w:sz w:val="22"/>
      <w:szCs w:val="22"/>
    </w:rPr>
  </w:style>
  <w:style w:type="paragraph" w:customStyle="1" w:styleId="GOSTTableListNum">
    <w:name w:val="_GOST_Table_List_Num абв)"/>
    <w:rsid w:val="005E10C0"/>
    <w:pPr>
      <w:numPr>
        <w:numId w:val="13"/>
      </w:numPr>
      <w:tabs>
        <w:tab w:val="clear" w:pos="284"/>
        <w:tab w:val="left" w:pos="340"/>
      </w:tabs>
      <w:ind w:left="341" w:hanging="284"/>
    </w:pPr>
    <w:rPr>
      <w:rFonts w:ascii="Times New Roman" w:eastAsia="Times New Roman" w:hAnsi="Times New Roman"/>
      <w:sz w:val="22"/>
      <w:szCs w:val="22"/>
    </w:rPr>
  </w:style>
  <w:style w:type="paragraph" w:customStyle="1" w:styleId="GOSTListnormal2">
    <w:name w:val="_GOST_List_normal_2"/>
    <w:rsid w:val="005E10C0"/>
    <w:pPr>
      <w:tabs>
        <w:tab w:val="left" w:pos="1134"/>
      </w:tabs>
      <w:spacing w:before="60" w:after="60"/>
      <w:ind w:left="1134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TableListNum3">
    <w:name w:val="_GOST_Table_List_Num_3"/>
    <w:basedOn w:val="GOSTTableListNum2"/>
    <w:rsid w:val="005E10C0"/>
    <w:pPr>
      <w:numPr>
        <w:ilvl w:val="2"/>
      </w:numPr>
    </w:pPr>
  </w:style>
  <w:style w:type="paragraph" w:customStyle="1" w:styleId="GOSTTableListNum4">
    <w:name w:val="_GOST_Table_List_Num_4"/>
    <w:basedOn w:val="GOSTTableListNum3"/>
    <w:qFormat/>
    <w:rsid w:val="005E10C0"/>
    <w:pPr>
      <w:numPr>
        <w:ilvl w:val="3"/>
      </w:numPr>
    </w:pPr>
  </w:style>
  <w:style w:type="paragraph" w:customStyle="1" w:styleId="GOSTTableListNum5">
    <w:name w:val="_GOST_Table_List_Num_5"/>
    <w:basedOn w:val="GOSTTableListNum4"/>
    <w:qFormat/>
    <w:rsid w:val="005E10C0"/>
    <w:pPr>
      <w:numPr>
        <w:ilvl w:val="4"/>
      </w:numPr>
    </w:pPr>
  </w:style>
  <w:style w:type="paragraph" w:customStyle="1" w:styleId="GOSTTa6leListNum3">
    <w:name w:val="_GOST_Ta6le_List_Num_3"/>
    <w:basedOn w:val="a3"/>
    <w:rsid w:val="005E10C0"/>
    <w:pPr>
      <w:tabs>
        <w:tab w:val="num" w:pos="2421"/>
      </w:tabs>
      <w:ind w:left="681" w:firstLine="0"/>
      <w:jc w:val="left"/>
    </w:pPr>
    <w:rPr>
      <w:sz w:val="22"/>
    </w:rPr>
  </w:style>
  <w:style w:type="paragraph" w:customStyle="1" w:styleId="GOSTTableListNum6">
    <w:name w:val="_GOST_Table_List_Num_6"/>
    <w:basedOn w:val="GOSTTableListNum5"/>
    <w:qFormat/>
    <w:rsid w:val="005E10C0"/>
    <w:pPr>
      <w:numPr>
        <w:ilvl w:val="5"/>
      </w:numPr>
    </w:pPr>
  </w:style>
  <w:style w:type="paragraph" w:customStyle="1" w:styleId="GOSTTableListNum7">
    <w:name w:val="_GOST_Table_List_Num_7"/>
    <w:basedOn w:val="GOSTTableListNum6"/>
    <w:qFormat/>
    <w:rsid w:val="005E10C0"/>
    <w:pPr>
      <w:numPr>
        <w:ilvl w:val="6"/>
      </w:numPr>
    </w:pPr>
  </w:style>
  <w:style w:type="paragraph" w:customStyle="1" w:styleId="GOSTTableNum2">
    <w:name w:val="_GOST_Table_Num_2"/>
    <w:basedOn w:val="GOSTTableNum"/>
    <w:rsid w:val="005E10C0"/>
    <w:pPr>
      <w:numPr>
        <w:ilvl w:val="1"/>
      </w:numPr>
    </w:pPr>
  </w:style>
  <w:style w:type="paragraph" w:customStyle="1" w:styleId="GOSTTableNum3">
    <w:name w:val="_GOST_Table_Num_3"/>
    <w:basedOn w:val="GOSTTableNum2"/>
    <w:qFormat/>
    <w:rsid w:val="005E10C0"/>
    <w:pPr>
      <w:numPr>
        <w:ilvl w:val="2"/>
      </w:numPr>
    </w:pPr>
  </w:style>
  <w:style w:type="paragraph" w:customStyle="1" w:styleId="GOSTTableNum4">
    <w:name w:val="_GOST_Table_Num_4"/>
    <w:basedOn w:val="GOSTTableNum3"/>
    <w:rsid w:val="005E10C0"/>
    <w:pPr>
      <w:numPr>
        <w:ilvl w:val="3"/>
      </w:numPr>
    </w:pPr>
  </w:style>
  <w:style w:type="paragraph" w:customStyle="1" w:styleId="GOSTTableNum5">
    <w:name w:val="_GOST_Table_Num_5"/>
    <w:basedOn w:val="GOSTTableNum4"/>
    <w:qFormat/>
    <w:rsid w:val="005E10C0"/>
    <w:pPr>
      <w:numPr>
        <w:ilvl w:val="4"/>
      </w:numPr>
    </w:pPr>
  </w:style>
  <w:style w:type="paragraph" w:customStyle="1" w:styleId="GOSTTableNum6">
    <w:name w:val="_GOST_Table_Num_6"/>
    <w:basedOn w:val="GOSTTableNum5"/>
    <w:rsid w:val="005E10C0"/>
    <w:pPr>
      <w:numPr>
        <w:ilvl w:val="5"/>
      </w:numPr>
    </w:pPr>
  </w:style>
  <w:style w:type="paragraph" w:customStyle="1" w:styleId="GOSTTableNum7">
    <w:name w:val="_GOST_Table_Num_7"/>
    <w:basedOn w:val="GOSTTableNum6"/>
    <w:qFormat/>
    <w:rsid w:val="005E10C0"/>
    <w:pPr>
      <w:numPr>
        <w:ilvl w:val="6"/>
      </w:numPr>
    </w:pPr>
  </w:style>
  <w:style w:type="paragraph" w:customStyle="1" w:styleId="GOSTTitulfooter">
    <w:name w:val="_GOST_Titul_footer"/>
    <w:rsid w:val="005E10C0"/>
    <w:pPr>
      <w:suppressAutoHyphens/>
      <w:jc w:val="center"/>
    </w:pPr>
    <w:rPr>
      <w:rFonts w:ascii="Times New Roman" w:eastAsia="Times New Roman" w:hAnsi="Times New Roman"/>
      <w:color w:val="292929"/>
      <w:sz w:val="28"/>
    </w:rPr>
  </w:style>
  <w:style w:type="paragraph" w:customStyle="1" w:styleId="GOSTTitulheader">
    <w:name w:val="_GOST_Titul_header"/>
    <w:rsid w:val="005E10C0"/>
    <w:pPr>
      <w:suppressAutoHyphens/>
      <w:jc w:val="center"/>
    </w:pPr>
    <w:rPr>
      <w:rFonts w:ascii="Times New Roman" w:eastAsia="Times New Roman" w:hAnsi="Times New Roman"/>
      <w:b/>
      <w:caps/>
      <w:color w:val="404040"/>
      <w:sz w:val="24"/>
    </w:rPr>
  </w:style>
  <w:style w:type="paragraph" w:customStyle="1" w:styleId="affff5">
    <w:basedOn w:val="a3"/>
    <w:next w:val="af9"/>
    <w:qFormat/>
    <w:rsid w:val="0002793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Normal">
    <w:name w:val="_ЕБП_Normal"/>
    <w:link w:val="Normal0"/>
    <w:rsid w:val="0002793A"/>
    <w:pPr>
      <w:spacing w:line="276" w:lineRule="auto"/>
      <w:ind w:firstLine="709"/>
      <w:contextualSpacing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f6">
    <w:basedOn w:val="a3"/>
    <w:next w:val="af9"/>
    <w:qFormat/>
    <w:rsid w:val="0077213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7">
    <w:basedOn w:val="a3"/>
    <w:next w:val="af9"/>
    <w:qFormat/>
    <w:rsid w:val="004A368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8">
    <w:basedOn w:val="a3"/>
    <w:next w:val="af9"/>
    <w:qFormat/>
    <w:rsid w:val="00FF02C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9">
    <w:basedOn w:val="a3"/>
    <w:next w:val="af9"/>
    <w:qFormat/>
    <w:rsid w:val="00A0160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a">
    <w:basedOn w:val="a3"/>
    <w:next w:val="af9"/>
    <w:qFormat/>
    <w:rsid w:val="00E528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b">
    <w:basedOn w:val="a3"/>
    <w:next w:val="af9"/>
    <w:qFormat/>
    <w:rsid w:val="002D4BF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Listmark1">
    <w:name w:val="_ЕБП_List_mark1"/>
    <w:rsid w:val="002D4BF7"/>
    <w:pPr>
      <w:tabs>
        <w:tab w:val="num" w:pos="851"/>
      </w:tabs>
      <w:spacing w:line="276" w:lineRule="auto"/>
      <w:ind w:left="851" w:hanging="284"/>
      <w:jc w:val="both"/>
    </w:pPr>
    <w:rPr>
      <w:rFonts w:ascii="Times New Roman" w:eastAsia="Times New Roman" w:hAnsi="Times New Roman"/>
      <w:snapToGrid w:val="0"/>
      <w:sz w:val="28"/>
      <w:szCs w:val="28"/>
    </w:rPr>
  </w:style>
  <w:style w:type="character" w:customStyle="1" w:styleId="Normal0">
    <w:name w:val="_ЕБП_Normal Знак"/>
    <w:basedOn w:val="a4"/>
    <w:link w:val="Normal"/>
    <w:rsid w:val="002D4BF7"/>
    <w:rPr>
      <w:rFonts w:ascii="Times New Roman" w:eastAsia="Times New Roman" w:hAnsi="Times New Roman"/>
      <w:sz w:val="28"/>
      <w:szCs w:val="28"/>
    </w:rPr>
  </w:style>
  <w:style w:type="paragraph" w:customStyle="1" w:styleId="affffc">
    <w:basedOn w:val="a3"/>
    <w:next w:val="af9"/>
    <w:qFormat/>
    <w:rsid w:val="0017756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d">
    <w:basedOn w:val="a3"/>
    <w:next w:val="af9"/>
    <w:qFormat/>
    <w:rsid w:val="00BF503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e">
    <w:basedOn w:val="a3"/>
    <w:next w:val="af9"/>
    <w:qFormat/>
    <w:rsid w:val="006A771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">
    <w:basedOn w:val="a3"/>
    <w:next w:val="af9"/>
    <w:qFormat/>
    <w:rsid w:val="00F934B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0">
    <w:basedOn w:val="a3"/>
    <w:next w:val="af9"/>
    <w:qFormat/>
    <w:rsid w:val="005E10C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omments" Target="comments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kolaeva.valentina\AppData\Roaming\Microsoft\&#1064;&#1072;&#1073;&#1083;&#1086;&#1085;&#1099;\Template_GOST_(&#1056;&#1055;_&#1056;&#1040;)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B552C-13B3-48C0-97DB-BEEB42C14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Template_GOST_(РП_РА)_new</Template>
  <TotalTime>0</TotalTime>
  <Pages>9</Pages>
  <Words>1931</Words>
  <Characters>11012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2025-11-05T08:08:00Z</dcterms:created>
  <dcterms:modified xsi:type="dcterms:W3CDTF">2025-12-29T05:48:00Z</dcterms:modified>
</cp:coreProperties>
</file>