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229AA" w14:textId="6C9A15A7" w:rsidR="001200B7" w:rsidRPr="00505713" w:rsidRDefault="006342AA" w:rsidP="001200B7">
      <w:pPr>
        <w:spacing w:line="23" w:lineRule="atLeast"/>
      </w:pPr>
      <w:bookmarkStart w:id="0" w:name="scroll-bookmark-1"/>
      <w:bookmarkStart w:id="1" w:name="1"/>
      <w:bookmarkEnd w:id="0"/>
      <w:r w:rsidRPr="00505713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505713" w:rsidRDefault="001200B7" w:rsidP="001200B7">
      <w:pPr>
        <w:spacing w:line="23" w:lineRule="atLeast"/>
      </w:pPr>
    </w:p>
    <w:p w14:paraId="1CBF08A9" w14:textId="77777777" w:rsidR="001200B7" w:rsidRPr="00505713" w:rsidRDefault="001200B7" w:rsidP="001200B7">
      <w:pPr>
        <w:spacing w:line="23" w:lineRule="atLeast"/>
      </w:pPr>
    </w:p>
    <w:p w14:paraId="67BBEFC4" w14:textId="77777777" w:rsidR="001200B7" w:rsidRPr="00505713" w:rsidRDefault="001200B7" w:rsidP="001200B7">
      <w:pPr>
        <w:spacing w:line="23" w:lineRule="atLeast"/>
      </w:pPr>
    </w:p>
    <w:p w14:paraId="2FEA3122" w14:textId="77777777" w:rsidR="001200B7" w:rsidRPr="00505713" w:rsidRDefault="001200B7" w:rsidP="001200B7">
      <w:pPr>
        <w:spacing w:line="23" w:lineRule="atLeast"/>
      </w:pPr>
    </w:p>
    <w:p w14:paraId="466BB3A7" w14:textId="77777777" w:rsidR="001200B7" w:rsidRPr="00505713" w:rsidRDefault="001200B7" w:rsidP="001200B7">
      <w:pPr>
        <w:spacing w:line="23" w:lineRule="atLeast"/>
      </w:pPr>
    </w:p>
    <w:p w14:paraId="2CD7E064" w14:textId="77777777" w:rsidR="001200B7" w:rsidRPr="00505713" w:rsidRDefault="001200B7" w:rsidP="001200B7">
      <w:pPr>
        <w:spacing w:line="23" w:lineRule="atLeast"/>
      </w:pPr>
    </w:p>
    <w:p w14:paraId="70C8242F" w14:textId="77777777" w:rsidR="001200B7" w:rsidRPr="00505713" w:rsidRDefault="001200B7" w:rsidP="001200B7">
      <w:pPr>
        <w:spacing w:line="23" w:lineRule="atLeast"/>
      </w:pPr>
    </w:p>
    <w:p w14:paraId="49210055" w14:textId="77777777" w:rsidR="001200B7" w:rsidRPr="00505713" w:rsidRDefault="001200B7" w:rsidP="001200B7">
      <w:pPr>
        <w:spacing w:line="23" w:lineRule="atLeast"/>
      </w:pPr>
    </w:p>
    <w:p w14:paraId="12168E08" w14:textId="6FEF114B" w:rsidR="001200B7" w:rsidRPr="00505713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505713">
        <w:rPr>
          <w:b/>
          <w:sz w:val="36"/>
          <w:szCs w:val="36"/>
        </w:rPr>
        <w:t>Государственная</w:t>
      </w:r>
      <w:r w:rsidR="004A403D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интегрированная</w:t>
      </w:r>
      <w:r w:rsidR="004A403D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информационная</w:t>
      </w:r>
      <w:r w:rsidR="004A403D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система</w:t>
      </w:r>
      <w:r w:rsidR="004A403D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управления</w:t>
      </w:r>
      <w:r w:rsidR="004A403D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общественными</w:t>
      </w:r>
      <w:r w:rsidR="004A403D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финансами</w:t>
      </w:r>
      <w:r w:rsidR="004A403D">
        <w:rPr>
          <w:b/>
          <w:sz w:val="36"/>
          <w:szCs w:val="36"/>
        </w:rPr>
        <w:t xml:space="preserve"> «</w:t>
      </w:r>
      <w:r w:rsidRPr="00505713">
        <w:rPr>
          <w:b/>
          <w:sz w:val="36"/>
          <w:szCs w:val="36"/>
        </w:rPr>
        <w:t>Электронный</w:t>
      </w:r>
      <w:r w:rsidR="004A403D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бюджет</w:t>
      </w:r>
      <w:r w:rsidR="004A403D">
        <w:rPr>
          <w:b/>
          <w:sz w:val="36"/>
          <w:szCs w:val="36"/>
        </w:rPr>
        <w:t>»</w:t>
      </w:r>
    </w:p>
    <w:p w14:paraId="330BE756" w14:textId="77777777" w:rsidR="0059176E" w:rsidRPr="00505713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3C20D258" w:rsidR="001200B7" w:rsidRPr="00505713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505713">
        <w:rPr>
          <w:b/>
          <w:sz w:val="32"/>
        </w:rPr>
        <w:t>Подсистема</w:t>
      </w:r>
      <w:r w:rsidR="004A403D">
        <w:rPr>
          <w:b/>
          <w:sz w:val="32"/>
        </w:rPr>
        <w:t xml:space="preserve"> </w:t>
      </w:r>
      <w:r w:rsidRPr="00505713">
        <w:rPr>
          <w:b/>
          <w:sz w:val="32"/>
        </w:rPr>
        <w:t>управления</w:t>
      </w:r>
      <w:r w:rsidR="004A403D">
        <w:rPr>
          <w:b/>
          <w:sz w:val="32"/>
        </w:rPr>
        <w:t xml:space="preserve"> </w:t>
      </w:r>
      <w:r w:rsidRPr="00505713">
        <w:rPr>
          <w:b/>
          <w:sz w:val="32"/>
        </w:rPr>
        <w:t>расходами</w:t>
      </w:r>
    </w:p>
    <w:p w14:paraId="4A36C006" w14:textId="0ED3F5F1" w:rsidR="001200B7" w:rsidRPr="00505713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505713">
        <w:rPr>
          <w:b/>
          <w:sz w:val="32"/>
          <w:szCs w:val="32"/>
        </w:rPr>
        <w:t>Модуль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бюджетного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процесса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части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казначейского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обслуживания,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а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также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исполнения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субъектов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Российской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Федерации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(местных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бюджетов),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государственных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внебюджетных</w:t>
      </w:r>
      <w:r w:rsidR="004A403D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фондов</w:t>
      </w:r>
      <w:r w:rsidR="004A403D">
        <w:rPr>
          <w:b/>
          <w:sz w:val="32"/>
          <w:szCs w:val="32"/>
        </w:rPr>
        <w:t xml:space="preserve"> </w:t>
      </w:r>
    </w:p>
    <w:p w14:paraId="391E769D" w14:textId="77777777" w:rsidR="0059176E" w:rsidRPr="00505713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505713" w:rsidRDefault="001200B7" w:rsidP="001200B7">
      <w:pPr>
        <w:spacing w:line="23" w:lineRule="atLeast"/>
      </w:pPr>
    </w:p>
    <w:p w14:paraId="6D87CC1C" w14:textId="1DDF40F9" w:rsidR="00455A52" w:rsidRPr="00505713" w:rsidRDefault="00EF5BDD" w:rsidP="00EF5BDD">
      <w:pPr>
        <w:pStyle w:val="GOSTTitul0"/>
        <w:rPr>
          <w:color w:val="000000"/>
          <w:kern w:val="28"/>
          <w:szCs w:val="32"/>
        </w:rPr>
      </w:pPr>
      <w:bookmarkStart w:id="2" w:name="_Hlk208918212"/>
      <w:r w:rsidRPr="00505713">
        <w:rPr>
          <w:szCs w:val="32"/>
        </w:rPr>
        <w:t>Формирование</w:t>
      </w:r>
      <w:r w:rsidR="004A403D">
        <w:rPr>
          <w:szCs w:val="32"/>
        </w:rPr>
        <w:t xml:space="preserve"> </w:t>
      </w:r>
      <w:r w:rsidRPr="00505713">
        <w:rPr>
          <w:szCs w:val="32"/>
        </w:rPr>
        <w:t>документа</w:t>
      </w:r>
      <w:r w:rsidR="004A403D">
        <w:rPr>
          <w:szCs w:val="32"/>
        </w:rPr>
        <w:t xml:space="preserve"> </w:t>
      </w:r>
      <w:bookmarkEnd w:id="2"/>
      <w:r w:rsidR="00C32805">
        <w:rPr>
          <w:szCs w:val="32"/>
        </w:rPr>
        <w:br/>
      </w:r>
      <w:r w:rsidR="004A403D">
        <w:rPr>
          <w:szCs w:val="32"/>
        </w:rPr>
        <w:t>«</w:t>
      </w:r>
      <w:r w:rsidR="00195CFB" w:rsidRPr="00195CFB">
        <w:t>Платежное</w:t>
      </w:r>
      <w:r w:rsidR="004A403D">
        <w:t xml:space="preserve"> </w:t>
      </w:r>
      <w:r w:rsidR="00195CFB" w:rsidRPr="00195CFB">
        <w:t>поручение</w:t>
      </w:r>
      <w:r w:rsidR="004A403D">
        <w:t xml:space="preserve"> </w:t>
      </w:r>
      <w:r w:rsidR="00195CFB" w:rsidRPr="00195CFB">
        <w:t>(исходящее)</w:t>
      </w:r>
      <w:r w:rsidR="004A403D">
        <w:t xml:space="preserve"> </w:t>
      </w:r>
      <w:r w:rsidR="00195CFB" w:rsidRPr="00195CFB">
        <w:t>из</w:t>
      </w:r>
      <w:r w:rsidR="004A403D">
        <w:t xml:space="preserve"> </w:t>
      </w:r>
      <w:r w:rsidR="00195CFB" w:rsidRPr="00195CFB">
        <w:t>Объявления</w:t>
      </w:r>
      <w:r w:rsidR="004A403D">
        <w:t xml:space="preserve"> </w:t>
      </w:r>
      <w:r w:rsidR="00195CFB" w:rsidRPr="00195CFB">
        <w:t>на</w:t>
      </w:r>
      <w:r w:rsidR="004A403D">
        <w:t xml:space="preserve"> </w:t>
      </w:r>
      <w:r w:rsidR="00195CFB" w:rsidRPr="00195CFB">
        <w:t>взнос</w:t>
      </w:r>
      <w:r w:rsidR="004A403D">
        <w:t xml:space="preserve"> </w:t>
      </w:r>
      <w:r w:rsidR="00195CFB" w:rsidRPr="00195CFB">
        <w:t>наличными</w:t>
      </w:r>
      <w:r w:rsidR="004A403D">
        <w:t xml:space="preserve"> </w:t>
      </w:r>
      <w:r w:rsidR="00195CFB" w:rsidRPr="00195CFB">
        <w:t>(ОВН)</w:t>
      </w:r>
      <w:r w:rsidR="004A403D">
        <w:t xml:space="preserve">» </w:t>
      </w:r>
      <w:r w:rsidR="007D3ACA" w:rsidRPr="00505713">
        <w:t>в</w:t>
      </w:r>
      <w:r w:rsidR="004A403D">
        <w:t xml:space="preserve"> </w:t>
      </w:r>
      <w:r w:rsidR="007D3ACA" w:rsidRPr="00505713">
        <w:t>ЛК</w:t>
      </w:r>
      <w:r w:rsidR="004A403D">
        <w:t xml:space="preserve"> </w:t>
      </w:r>
      <w:r w:rsidR="00C32805">
        <w:t>ТОФК</w:t>
      </w:r>
    </w:p>
    <w:p w14:paraId="0DAE4C34" w14:textId="77777777" w:rsidR="001200B7" w:rsidRPr="00505713" w:rsidRDefault="001200B7" w:rsidP="001200B7">
      <w:pPr>
        <w:spacing w:line="23" w:lineRule="atLeast"/>
        <w:jc w:val="center"/>
      </w:pPr>
    </w:p>
    <w:p w14:paraId="72AE2E72" w14:textId="4FD1E276" w:rsidR="001200B7" w:rsidRPr="00505713" w:rsidRDefault="001200B7" w:rsidP="001200B7">
      <w:pPr>
        <w:spacing w:line="23" w:lineRule="atLeast"/>
        <w:jc w:val="center"/>
      </w:pPr>
      <w:r w:rsidRPr="00505713">
        <w:t>Листов:</w:t>
      </w:r>
      <w:r w:rsidR="004A403D">
        <w:t xml:space="preserve"> </w:t>
      </w:r>
      <w:fldSimple w:instr=" NUMPAGES   \* MERGEFORMAT ">
        <w:r w:rsidR="00DA3C6D">
          <w:rPr>
            <w:noProof/>
          </w:rPr>
          <w:t>7</w:t>
        </w:r>
      </w:fldSimple>
    </w:p>
    <w:p w14:paraId="1F38B72A" w14:textId="77777777" w:rsidR="001200B7" w:rsidRPr="00505713" w:rsidRDefault="001200B7" w:rsidP="001200B7">
      <w:pPr>
        <w:rPr>
          <w:sz w:val="32"/>
        </w:rPr>
      </w:pPr>
    </w:p>
    <w:p w14:paraId="5DD78186" w14:textId="77777777" w:rsidR="001200B7" w:rsidRPr="00505713" w:rsidRDefault="001200B7" w:rsidP="001200B7">
      <w:pPr>
        <w:jc w:val="center"/>
      </w:pPr>
    </w:p>
    <w:bookmarkEnd w:id="1"/>
    <w:p w14:paraId="2F90E585" w14:textId="77777777" w:rsidR="001200B7" w:rsidRPr="00505713" w:rsidRDefault="001200B7" w:rsidP="001200B7">
      <w:pPr>
        <w:sectPr w:rsidR="001200B7" w:rsidRPr="00505713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505713" w:rsidRDefault="001200B7" w:rsidP="00B30B34">
      <w:pPr>
        <w:rPr>
          <w:b/>
          <w:bCs/>
          <w:sz w:val="32"/>
          <w:szCs w:val="32"/>
        </w:rPr>
      </w:pPr>
      <w:bookmarkStart w:id="3" w:name="scroll-bookmark-2"/>
      <w:bookmarkStart w:id="4" w:name="scroll-bookmark-3"/>
      <w:bookmarkEnd w:id="3"/>
      <w:r w:rsidRPr="00505713">
        <w:rPr>
          <w:b/>
          <w:bCs/>
          <w:sz w:val="32"/>
          <w:szCs w:val="32"/>
        </w:rPr>
        <w:lastRenderedPageBreak/>
        <w:t>Содержание</w:t>
      </w:r>
    </w:p>
    <w:p w14:paraId="357B9D4C" w14:textId="26C94A03" w:rsidR="00DA3C6D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505713">
        <w:fldChar w:fldCharType="begin"/>
      </w:r>
      <w:r w:rsidRPr="00505713">
        <w:instrText xml:space="preserve"> TOC \o "1-1" \h \z \u </w:instrText>
      </w:r>
      <w:r w:rsidRPr="00505713">
        <w:fldChar w:fldCharType="separate"/>
      </w:r>
      <w:hyperlink w:anchor="_Toc213405420" w:history="1">
        <w:r w:rsidR="00DA3C6D" w:rsidRPr="00460125">
          <w:rPr>
            <w:rStyle w:val="ab"/>
          </w:rPr>
          <w:t>1.</w:t>
        </w:r>
        <w:r w:rsidR="00DA3C6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DA3C6D" w:rsidRPr="00460125">
          <w:rPr>
            <w:rStyle w:val="ab"/>
          </w:rPr>
          <w:t>Начало работы</w:t>
        </w:r>
        <w:r w:rsidR="00DA3C6D">
          <w:rPr>
            <w:webHidden/>
          </w:rPr>
          <w:tab/>
        </w:r>
        <w:r w:rsidR="00DA3C6D">
          <w:rPr>
            <w:webHidden/>
          </w:rPr>
          <w:fldChar w:fldCharType="begin"/>
        </w:r>
        <w:r w:rsidR="00DA3C6D">
          <w:rPr>
            <w:webHidden/>
          </w:rPr>
          <w:instrText xml:space="preserve"> PAGEREF _Toc213405420 \h </w:instrText>
        </w:r>
        <w:r w:rsidR="00DA3C6D">
          <w:rPr>
            <w:webHidden/>
          </w:rPr>
        </w:r>
        <w:r w:rsidR="00DA3C6D">
          <w:rPr>
            <w:webHidden/>
          </w:rPr>
          <w:fldChar w:fldCharType="separate"/>
        </w:r>
        <w:r w:rsidR="00DA3C6D">
          <w:rPr>
            <w:webHidden/>
          </w:rPr>
          <w:t>3</w:t>
        </w:r>
        <w:r w:rsidR="00DA3C6D">
          <w:rPr>
            <w:webHidden/>
          </w:rPr>
          <w:fldChar w:fldCharType="end"/>
        </w:r>
      </w:hyperlink>
    </w:p>
    <w:p w14:paraId="624E4253" w14:textId="6C1FB941" w:rsidR="00DA3C6D" w:rsidRDefault="008A11B3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405421" w:history="1">
        <w:r w:rsidR="00DA3C6D" w:rsidRPr="00460125">
          <w:rPr>
            <w:rStyle w:val="ab"/>
          </w:rPr>
          <w:t>2.</w:t>
        </w:r>
        <w:r w:rsidR="00DA3C6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DA3C6D" w:rsidRPr="00460125">
          <w:rPr>
            <w:rStyle w:val="ab"/>
          </w:rPr>
          <w:t>Формирование и обработка документа «Платежное поручение (исходящее) из Объявления на взнос наличными (ОВН)» в ЛК ТОФК</w:t>
        </w:r>
        <w:r w:rsidR="00DA3C6D">
          <w:rPr>
            <w:webHidden/>
          </w:rPr>
          <w:tab/>
        </w:r>
        <w:r w:rsidR="00DA3C6D">
          <w:rPr>
            <w:webHidden/>
          </w:rPr>
          <w:fldChar w:fldCharType="begin"/>
        </w:r>
        <w:r w:rsidR="00DA3C6D">
          <w:rPr>
            <w:webHidden/>
          </w:rPr>
          <w:instrText xml:space="preserve"> PAGEREF _Toc213405421 \h </w:instrText>
        </w:r>
        <w:r w:rsidR="00DA3C6D">
          <w:rPr>
            <w:webHidden/>
          </w:rPr>
        </w:r>
        <w:r w:rsidR="00DA3C6D">
          <w:rPr>
            <w:webHidden/>
          </w:rPr>
          <w:fldChar w:fldCharType="separate"/>
        </w:r>
        <w:r w:rsidR="00DA3C6D">
          <w:rPr>
            <w:webHidden/>
          </w:rPr>
          <w:t>3</w:t>
        </w:r>
        <w:r w:rsidR="00DA3C6D">
          <w:rPr>
            <w:webHidden/>
          </w:rPr>
          <w:fldChar w:fldCharType="end"/>
        </w:r>
      </w:hyperlink>
    </w:p>
    <w:p w14:paraId="6F53628F" w14:textId="55097BA3" w:rsidR="00DA3C6D" w:rsidRDefault="008A11B3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405422" w:history="1">
        <w:r w:rsidR="00DA3C6D" w:rsidRPr="00460125">
          <w:rPr>
            <w:rStyle w:val="ab"/>
          </w:rPr>
          <w:t>3.</w:t>
        </w:r>
        <w:r w:rsidR="00DA3C6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DA3C6D" w:rsidRPr="00460125">
          <w:rPr>
            <w:rStyle w:val="ab"/>
          </w:rPr>
          <w:t>Печать документа</w:t>
        </w:r>
        <w:r w:rsidR="00DA3C6D">
          <w:rPr>
            <w:webHidden/>
          </w:rPr>
          <w:tab/>
        </w:r>
        <w:r w:rsidR="00DA3C6D">
          <w:rPr>
            <w:webHidden/>
          </w:rPr>
          <w:fldChar w:fldCharType="begin"/>
        </w:r>
        <w:r w:rsidR="00DA3C6D">
          <w:rPr>
            <w:webHidden/>
          </w:rPr>
          <w:instrText xml:space="preserve"> PAGEREF _Toc213405422 \h </w:instrText>
        </w:r>
        <w:r w:rsidR="00DA3C6D">
          <w:rPr>
            <w:webHidden/>
          </w:rPr>
        </w:r>
        <w:r w:rsidR="00DA3C6D">
          <w:rPr>
            <w:webHidden/>
          </w:rPr>
          <w:fldChar w:fldCharType="separate"/>
        </w:r>
        <w:r w:rsidR="00DA3C6D">
          <w:rPr>
            <w:webHidden/>
          </w:rPr>
          <w:t>6</w:t>
        </w:r>
        <w:r w:rsidR="00DA3C6D">
          <w:rPr>
            <w:webHidden/>
          </w:rPr>
          <w:fldChar w:fldCharType="end"/>
        </w:r>
      </w:hyperlink>
    </w:p>
    <w:p w14:paraId="6CF9042E" w14:textId="5288D31D" w:rsidR="00DA3C6D" w:rsidRDefault="008A11B3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405423" w:history="1">
        <w:r w:rsidR="00DA3C6D" w:rsidRPr="00460125">
          <w:rPr>
            <w:rStyle w:val="ab"/>
          </w:rPr>
          <w:t>4.</w:t>
        </w:r>
        <w:r w:rsidR="00DA3C6D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DA3C6D" w:rsidRPr="00460125">
          <w:rPr>
            <w:rStyle w:val="ab"/>
          </w:rPr>
          <w:t>Визуальные формы документов</w:t>
        </w:r>
        <w:r w:rsidR="00DA3C6D">
          <w:rPr>
            <w:webHidden/>
          </w:rPr>
          <w:tab/>
        </w:r>
        <w:r w:rsidR="00DA3C6D">
          <w:rPr>
            <w:webHidden/>
          </w:rPr>
          <w:fldChar w:fldCharType="begin"/>
        </w:r>
        <w:r w:rsidR="00DA3C6D">
          <w:rPr>
            <w:webHidden/>
          </w:rPr>
          <w:instrText xml:space="preserve"> PAGEREF _Toc213405423 \h </w:instrText>
        </w:r>
        <w:r w:rsidR="00DA3C6D">
          <w:rPr>
            <w:webHidden/>
          </w:rPr>
        </w:r>
        <w:r w:rsidR="00DA3C6D">
          <w:rPr>
            <w:webHidden/>
          </w:rPr>
          <w:fldChar w:fldCharType="separate"/>
        </w:r>
        <w:r w:rsidR="00DA3C6D">
          <w:rPr>
            <w:webHidden/>
          </w:rPr>
          <w:t>7</w:t>
        </w:r>
        <w:r w:rsidR="00DA3C6D">
          <w:rPr>
            <w:webHidden/>
          </w:rPr>
          <w:fldChar w:fldCharType="end"/>
        </w:r>
      </w:hyperlink>
    </w:p>
    <w:p w14:paraId="77E39B89" w14:textId="0E6AE263" w:rsidR="001200B7" w:rsidRPr="00505713" w:rsidRDefault="00B30B34" w:rsidP="006457F3">
      <w:pPr>
        <w:spacing w:before="120"/>
        <w:rPr>
          <w:b/>
          <w:bCs/>
        </w:rPr>
      </w:pPr>
      <w:r w:rsidRPr="00505713">
        <w:rPr>
          <w:b/>
          <w:bCs/>
          <w:iCs/>
          <w:noProof/>
          <w:szCs w:val="22"/>
        </w:rPr>
        <w:fldChar w:fldCharType="end"/>
      </w:r>
    </w:p>
    <w:p w14:paraId="02973DC7" w14:textId="445634BA" w:rsidR="00AC4C4B" w:rsidRPr="00505713" w:rsidRDefault="001200B7" w:rsidP="00497683">
      <w:pPr>
        <w:pStyle w:val="1"/>
        <w:pageBreakBefore w:val="0"/>
        <w:jc w:val="left"/>
      </w:pPr>
      <w:r w:rsidRPr="00505713">
        <w:br w:type="page"/>
      </w:r>
      <w:bookmarkStart w:id="5" w:name="_Toc208996250"/>
      <w:bookmarkStart w:id="6" w:name="_Toc208996363"/>
      <w:bookmarkStart w:id="7" w:name="_Toc208996406"/>
      <w:bookmarkStart w:id="8" w:name="_Toc213405420"/>
      <w:bookmarkEnd w:id="4"/>
      <w:r w:rsidR="00AC4C4B" w:rsidRPr="00505713">
        <w:lastRenderedPageBreak/>
        <w:t>Начало</w:t>
      </w:r>
      <w:r w:rsidR="004A403D">
        <w:t xml:space="preserve"> </w:t>
      </w:r>
      <w:r w:rsidR="00AC4C4B" w:rsidRPr="00505713">
        <w:t>работы</w:t>
      </w:r>
      <w:bookmarkEnd w:id="5"/>
      <w:bookmarkEnd w:id="6"/>
      <w:bookmarkEnd w:id="7"/>
      <w:bookmarkEnd w:id="8"/>
    </w:p>
    <w:p w14:paraId="65BB8E0E" w14:textId="3147B7C8" w:rsidR="006A2673" w:rsidRPr="006A2673" w:rsidRDefault="006A2673" w:rsidP="006A2673">
      <w:pPr>
        <w:pStyle w:val="GOSTNormal"/>
      </w:pPr>
      <w:r w:rsidRPr="006A2673">
        <w:t>Клиент</w:t>
      </w:r>
      <w:r w:rsidR="004A403D">
        <w:t xml:space="preserve"> </w:t>
      </w:r>
      <w:r w:rsidRPr="006A2673">
        <w:t>вносит</w:t>
      </w:r>
      <w:r w:rsidR="004A403D">
        <w:t xml:space="preserve"> </w:t>
      </w:r>
      <w:r w:rsidRPr="006A2673">
        <w:t>наличные</w:t>
      </w:r>
      <w:r w:rsidR="004A403D">
        <w:t xml:space="preserve"> </w:t>
      </w:r>
      <w:r w:rsidRPr="006A2673">
        <w:t>средства</w:t>
      </w:r>
      <w:r w:rsidR="004A403D">
        <w:t xml:space="preserve"> </w:t>
      </w:r>
      <w:r w:rsidRPr="006A2673">
        <w:t>в</w:t>
      </w:r>
      <w:r w:rsidR="004A403D">
        <w:t xml:space="preserve"> </w:t>
      </w:r>
      <w:r w:rsidRPr="006A2673">
        <w:t>кассу</w:t>
      </w:r>
      <w:r w:rsidR="004A403D">
        <w:t xml:space="preserve"> </w:t>
      </w:r>
      <w:r w:rsidRPr="006A2673">
        <w:t>кредитной</w:t>
      </w:r>
      <w:r w:rsidR="004A403D">
        <w:t xml:space="preserve"> </w:t>
      </w:r>
      <w:r w:rsidRPr="006A2673">
        <w:t>организации</w:t>
      </w:r>
      <w:r w:rsidR="004A403D">
        <w:t xml:space="preserve"> </w:t>
      </w:r>
      <w:r w:rsidRPr="006A2673">
        <w:t>на</w:t>
      </w:r>
      <w:r w:rsidR="004A403D">
        <w:t xml:space="preserve"> </w:t>
      </w:r>
      <w:r w:rsidRPr="006A2673">
        <w:t>основании</w:t>
      </w:r>
      <w:r w:rsidR="004A403D">
        <w:t xml:space="preserve"> </w:t>
      </w:r>
      <w:r w:rsidRPr="006A2673">
        <w:t>Объявления</w:t>
      </w:r>
      <w:r w:rsidR="004A403D">
        <w:t xml:space="preserve"> </w:t>
      </w:r>
      <w:r w:rsidRPr="006A2673">
        <w:t>на</w:t>
      </w:r>
      <w:r w:rsidR="004A403D">
        <w:t xml:space="preserve"> </w:t>
      </w:r>
      <w:r w:rsidRPr="006A2673">
        <w:t>взнос</w:t>
      </w:r>
      <w:r w:rsidR="004A403D">
        <w:t xml:space="preserve"> </w:t>
      </w:r>
      <w:r w:rsidRPr="006A2673">
        <w:t>наличными.</w:t>
      </w:r>
    </w:p>
    <w:p w14:paraId="67458D92" w14:textId="37039C3F" w:rsidR="006A2673" w:rsidRPr="006A2673" w:rsidRDefault="006A2673" w:rsidP="006A2673">
      <w:pPr>
        <w:pStyle w:val="GOSTNormal"/>
      </w:pPr>
      <w:r w:rsidRPr="006A2673">
        <w:t>Кредитная</w:t>
      </w:r>
      <w:r w:rsidR="004A403D">
        <w:t xml:space="preserve"> </w:t>
      </w:r>
      <w:r w:rsidRPr="006A2673">
        <w:t>организация</w:t>
      </w:r>
      <w:r w:rsidR="004A403D">
        <w:t xml:space="preserve"> </w:t>
      </w:r>
      <w:r w:rsidRPr="006A2673">
        <w:t>за</w:t>
      </w:r>
      <w:r w:rsidR="004A403D">
        <w:t xml:space="preserve"> </w:t>
      </w:r>
      <w:r w:rsidRPr="006A2673">
        <w:t>день</w:t>
      </w:r>
      <w:r w:rsidR="004A403D">
        <w:t xml:space="preserve"> </w:t>
      </w:r>
      <w:r w:rsidRPr="006A2673">
        <w:t>взноса</w:t>
      </w:r>
      <w:r w:rsidR="004A403D">
        <w:t xml:space="preserve"> </w:t>
      </w:r>
      <w:r w:rsidRPr="006A2673">
        <w:t>наличных</w:t>
      </w:r>
      <w:r w:rsidR="004A403D">
        <w:t xml:space="preserve"> </w:t>
      </w:r>
      <w:r w:rsidRPr="006A2673">
        <w:t>средств</w:t>
      </w:r>
      <w:r w:rsidR="004A403D">
        <w:t xml:space="preserve"> </w:t>
      </w:r>
      <w:r w:rsidRPr="006A2673">
        <w:t>предоставляет</w:t>
      </w:r>
      <w:r w:rsidR="004A403D">
        <w:t xml:space="preserve"> </w:t>
      </w:r>
      <w:r w:rsidRPr="006A2673">
        <w:t>в</w:t>
      </w:r>
      <w:r w:rsidR="004A403D">
        <w:t xml:space="preserve"> </w:t>
      </w:r>
      <w:r w:rsidRPr="006A2673">
        <w:t>ТОФК</w:t>
      </w:r>
      <w:r w:rsidR="004A403D">
        <w:t xml:space="preserve"> </w:t>
      </w:r>
      <w:r w:rsidRPr="006A2673">
        <w:t>банковскую</w:t>
      </w:r>
      <w:r w:rsidR="004A403D">
        <w:t xml:space="preserve"> </w:t>
      </w:r>
      <w:r w:rsidRPr="006A2673">
        <w:t>выписку</w:t>
      </w:r>
      <w:r w:rsidR="004A403D">
        <w:t xml:space="preserve"> </w:t>
      </w:r>
      <w:r w:rsidRPr="006A2673">
        <w:t>по</w:t>
      </w:r>
      <w:r w:rsidR="004A403D">
        <w:t xml:space="preserve"> </w:t>
      </w:r>
      <w:r w:rsidRPr="006A2673">
        <w:t>счету</w:t>
      </w:r>
      <w:r w:rsidR="004A403D">
        <w:t xml:space="preserve"> </w:t>
      </w:r>
      <w:r w:rsidRPr="006A2673">
        <w:t>№</w:t>
      </w:r>
      <w:r w:rsidR="004A403D">
        <w:t xml:space="preserve"> </w:t>
      </w:r>
      <w:r w:rsidRPr="006A2673">
        <w:t>40116,</w:t>
      </w:r>
      <w:r w:rsidR="004A403D">
        <w:t xml:space="preserve"> </w:t>
      </w:r>
      <w:r w:rsidRPr="006A2673">
        <w:t>которая</w:t>
      </w:r>
      <w:r w:rsidR="004A403D">
        <w:t xml:space="preserve"> </w:t>
      </w:r>
      <w:r w:rsidRPr="006A2673">
        <w:t>обрабатывается</w:t>
      </w:r>
      <w:r w:rsidR="004A403D">
        <w:t xml:space="preserve"> </w:t>
      </w:r>
      <w:r w:rsidRPr="006A2673">
        <w:t>в</w:t>
      </w:r>
      <w:r w:rsidR="004A403D">
        <w:t xml:space="preserve"> </w:t>
      </w:r>
      <w:r w:rsidRPr="006A2673">
        <w:t>Модуле</w:t>
      </w:r>
      <w:r w:rsidR="004A403D">
        <w:t xml:space="preserve"> </w:t>
      </w:r>
      <w:r w:rsidRPr="006A2673">
        <w:t>(компонент</w:t>
      </w:r>
      <w:r w:rsidR="004A403D">
        <w:t xml:space="preserve"> </w:t>
      </w:r>
      <w:r w:rsidRPr="006A2673">
        <w:t>по</w:t>
      </w:r>
      <w:r w:rsidR="004A403D">
        <w:t xml:space="preserve"> </w:t>
      </w:r>
      <w:r w:rsidRPr="006A2673">
        <w:t>обеспечению</w:t>
      </w:r>
      <w:r w:rsidR="004A403D">
        <w:t xml:space="preserve"> </w:t>
      </w:r>
      <w:r w:rsidRPr="006A2673">
        <w:t>наличными).</w:t>
      </w:r>
      <w:r w:rsidR="004A403D">
        <w:t xml:space="preserve"> </w:t>
      </w:r>
      <w:r w:rsidRPr="006A2673">
        <w:t>Информация</w:t>
      </w:r>
      <w:r w:rsidR="004A403D">
        <w:t xml:space="preserve"> </w:t>
      </w:r>
      <w:r w:rsidRPr="006A2673">
        <w:t>из</w:t>
      </w:r>
      <w:r w:rsidR="004A403D">
        <w:t xml:space="preserve"> </w:t>
      </w:r>
      <w:r w:rsidRPr="006A2673">
        <w:t>ордера</w:t>
      </w:r>
      <w:r w:rsidR="004A403D">
        <w:t xml:space="preserve"> </w:t>
      </w:r>
      <w:r w:rsidRPr="006A2673">
        <w:t>к</w:t>
      </w:r>
      <w:r w:rsidR="004A403D">
        <w:t xml:space="preserve"> </w:t>
      </w:r>
      <w:r w:rsidRPr="006A2673">
        <w:t>Объявлению</w:t>
      </w:r>
      <w:r w:rsidR="004A403D">
        <w:t xml:space="preserve"> </w:t>
      </w:r>
      <w:r w:rsidRPr="006A2673">
        <w:t>на</w:t>
      </w:r>
      <w:r w:rsidR="004A403D">
        <w:t xml:space="preserve"> </w:t>
      </w:r>
      <w:r w:rsidRPr="006A2673">
        <w:t>взнос</w:t>
      </w:r>
      <w:r w:rsidR="004A403D">
        <w:t xml:space="preserve"> </w:t>
      </w:r>
      <w:r w:rsidRPr="006A2673">
        <w:t>наличными</w:t>
      </w:r>
      <w:r w:rsidR="004A403D">
        <w:t xml:space="preserve"> </w:t>
      </w:r>
      <w:r w:rsidRPr="006A2673">
        <w:t>вводится</w:t>
      </w:r>
      <w:r w:rsidR="004A403D">
        <w:t xml:space="preserve"> </w:t>
      </w:r>
      <w:r w:rsidRPr="006A2673">
        <w:t>сотрудником</w:t>
      </w:r>
      <w:r w:rsidR="004A403D">
        <w:t xml:space="preserve"> </w:t>
      </w:r>
      <w:r w:rsidRPr="006A2673">
        <w:t>ТОФК</w:t>
      </w:r>
      <w:r w:rsidR="004A403D">
        <w:t xml:space="preserve"> </w:t>
      </w:r>
      <w:r w:rsidRPr="006A2673">
        <w:t>в</w:t>
      </w:r>
      <w:r w:rsidR="004A403D">
        <w:t xml:space="preserve"> </w:t>
      </w:r>
      <w:r w:rsidRPr="006A2673">
        <w:t>Модуль</w:t>
      </w:r>
      <w:r w:rsidR="004A403D">
        <w:t xml:space="preserve"> </w:t>
      </w:r>
      <w:r w:rsidRPr="006A2673">
        <w:t>(компонент</w:t>
      </w:r>
      <w:r w:rsidR="004A403D">
        <w:t xml:space="preserve"> </w:t>
      </w:r>
      <w:r w:rsidRPr="006A2673">
        <w:t>по</w:t>
      </w:r>
      <w:r w:rsidR="004A403D">
        <w:t xml:space="preserve"> </w:t>
      </w:r>
      <w:r w:rsidRPr="006A2673">
        <w:t>обеспечению</w:t>
      </w:r>
      <w:r w:rsidR="004A403D">
        <w:t xml:space="preserve"> </w:t>
      </w:r>
      <w:r w:rsidRPr="006A2673">
        <w:t>наличными).</w:t>
      </w:r>
    </w:p>
    <w:p w14:paraId="72550136" w14:textId="0ED80FDB" w:rsidR="006A2673" w:rsidRPr="006A2673" w:rsidRDefault="006A2673" w:rsidP="006A2673">
      <w:pPr>
        <w:pStyle w:val="GOSTNormal"/>
      </w:pPr>
      <w:r w:rsidRPr="006A2673">
        <w:t>На</w:t>
      </w:r>
      <w:r w:rsidR="004A403D">
        <w:t xml:space="preserve"> </w:t>
      </w:r>
      <w:r w:rsidRPr="006A2673">
        <w:t>основании</w:t>
      </w:r>
      <w:r w:rsidR="004A403D">
        <w:t xml:space="preserve"> </w:t>
      </w:r>
      <w:r w:rsidRPr="006A2673">
        <w:t>информации</w:t>
      </w:r>
      <w:r w:rsidR="004A403D">
        <w:t xml:space="preserve"> </w:t>
      </w:r>
      <w:r w:rsidRPr="006A2673">
        <w:t>из</w:t>
      </w:r>
      <w:r w:rsidR="004A403D">
        <w:t xml:space="preserve"> </w:t>
      </w:r>
      <w:r w:rsidRPr="006A2673">
        <w:t>ордера</w:t>
      </w:r>
      <w:r w:rsidR="004A403D">
        <w:t xml:space="preserve"> </w:t>
      </w:r>
      <w:r w:rsidRPr="006A2673">
        <w:t>к</w:t>
      </w:r>
      <w:r w:rsidR="004A403D">
        <w:t xml:space="preserve"> </w:t>
      </w:r>
      <w:r w:rsidRPr="006A2673">
        <w:t>Объявлению</w:t>
      </w:r>
      <w:r w:rsidR="004A403D">
        <w:t xml:space="preserve"> </w:t>
      </w:r>
      <w:r w:rsidRPr="006A2673">
        <w:t>на</w:t>
      </w:r>
      <w:r w:rsidR="004A403D">
        <w:t xml:space="preserve"> </w:t>
      </w:r>
      <w:r w:rsidRPr="006A2673">
        <w:t>взнос</w:t>
      </w:r>
      <w:r w:rsidR="004A403D">
        <w:t xml:space="preserve"> </w:t>
      </w:r>
      <w:r w:rsidRPr="006A2673">
        <w:t>наличными</w:t>
      </w:r>
      <w:r w:rsidR="004A403D">
        <w:t xml:space="preserve"> </w:t>
      </w:r>
      <w:r w:rsidRPr="006A2673">
        <w:t>в</w:t>
      </w:r>
      <w:r w:rsidR="004A403D">
        <w:t xml:space="preserve"> </w:t>
      </w:r>
      <w:r w:rsidRPr="006A2673">
        <w:t>Модуле</w:t>
      </w:r>
      <w:r w:rsidR="004A403D">
        <w:t xml:space="preserve"> </w:t>
      </w:r>
      <w:r w:rsidRPr="006A2673">
        <w:t>(компонент</w:t>
      </w:r>
      <w:r w:rsidR="004A403D">
        <w:t xml:space="preserve"> </w:t>
      </w:r>
      <w:r w:rsidRPr="006A2673">
        <w:t>по</w:t>
      </w:r>
      <w:r w:rsidR="004A403D">
        <w:t xml:space="preserve"> </w:t>
      </w:r>
      <w:r w:rsidRPr="006A2673">
        <w:t>обеспечению</w:t>
      </w:r>
      <w:r w:rsidR="004A403D">
        <w:t xml:space="preserve"> </w:t>
      </w:r>
      <w:r w:rsidRPr="006A2673">
        <w:t>наличными)</w:t>
      </w:r>
      <w:r w:rsidR="004A403D">
        <w:t xml:space="preserve"> </w:t>
      </w:r>
      <w:r w:rsidRPr="006A2673">
        <w:t>формируется</w:t>
      </w:r>
      <w:r w:rsidR="004A403D">
        <w:t xml:space="preserve"> </w:t>
      </w:r>
      <w:r w:rsidRPr="006A2673">
        <w:t>платежное</w:t>
      </w:r>
      <w:r w:rsidR="004A403D">
        <w:t xml:space="preserve"> </w:t>
      </w:r>
      <w:r w:rsidRPr="006A2673">
        <w:t>поручение</w:t>
      </w:r>
      <w:r w:rsidR="004A403D">
        <w:t xml:space="preserve"> </w:t>
      </w:r>
      <w:r w:rsidRPr="006A2673">
        <w:t>на</w:t>
      </w:r>
      <w:r w:rsidR="004A403D">
        <w:t xml:space="preserve"> </w:t>
      </w:r>
      <w:r w:rsidRPr="006A2673">
        <w:t>перечисление</w:t>
      </w:r>
      <w:r w:rsidR="004A403D">
        <w:t xml:space="preserve"> </w:t>
      </w:r>
      <w:r w:rsidRPr="006A2673">
        <w:t>средств</w:t>
      </w:r>
      <w:r w:rsidR="004A403D">
        <w:t xml:space="preserve"> </w:t>
      </w:r>
      <w:r w:rsidRPr="006A2673">
        <w:t>со</w:t>
      </w:r>
      <w:r w:rsidR="004A403D">
        <w:t xml:space="preserve"> </w:t>
      </w:r>
      <w:r w:rsidRPr="006A2673">
        <w:t>счета</w:t>
      </w:r>
      <w:r w:rsidR="004A403D">
        <w:t xml:space="preserve"> </w:t>
      </w:r>
      <w:r w:rsidRPr="006A2673">
        <w:t>№</w:t>
      </w:r>
      <w:r w:rsidR="004A403D">
        <w:t xml:space="preserve"> </w:t>
      </w:r>
      <w:r w:rsidRPr="006A2673">
        <w:t>40116</w:t>
      </w:r>
      <w:r w:rsidR="004A403D">
        <w:t xml:space="preserve"> </w:t>
      </w:r>
      <w:r w:rsidRPr="006A2673">
        <w:t>на</w:t>
      </w:r>
      <w:r w:rsidR="004A403D">
        <w:t xml:space="preserve"> </w:t>
      </w:r>
      <w:r w:rsidRPr="006A2673">
        <w:t>счет</w:t>
      </w:r>
      <w:r w:rsidR="004A403D">
        <w:t xml:space="preserve"> </w:t>
      </w:r>
      <w:r w:rsidRPr="006A2673">
        <w:t>№</w:t>
      </w:r>
      <w:r w:rsidR="004A403D">
        <w:t xml:space="preserve"> </w:t>
      </w:r>
      <w:r w:rsidRPr="006A2673">
        <w:t>40102</w:t>
      </w:r>
      <w:r w:rsidR="004A403D">
        <w:t xml:space="preserve"> </w:t>
      </w:r>
      <w:r w:rsidRPr="006A2673">
        <w:t>на</w:t>
      </w:r>
      <w:r w:rsidR="004A403D">
        <w:t xml:space="preserve"> </w:t>
      </w:r>
      <w:r w:rsidRPr="006A2673">
        <w:t>соответствующий</w:t>
      </w:r>
      <w:r w:rsidR="004A403D">
        <w:t xml:space="preserve"> </w:t>
      </w:r>
      <w:r w:rsidRPr="006A2673">
        <w:t>казначейский</w:t>
      </w:r>
      <w:r w:rsidR="004A403D">
        <w:t xml:space="preserve"> </w:t>
      </w:r>
      <w:r w:rsidRPr="006A2673">
        <w:t>счет.</w:t>
      </w:r>
    </w:p>
    <w:p w14:paraId="421C7964" w14:textId="0B94EEA7" w:rsidR="006A2673" w:rsidRPr="006A2673" w:rsidRDefault="006A2673" w:rsidP="006A2673">
      <w:pPr>
        <w:pStyle w:val="GOSTNormal"/>
      </w:pPr>
      <w:r w:rsidRPr="006A2673">
        <w:t>Кредитная</w:t>
      </w:r>
      <w:r w:rsidR="004A403D">
        <w:t xml:space="preserve"> </w:t>
      </w:r>
      <w:r w:rsidRPr="006A2673">
        <w:t>организация</w:t>
      </w:r>
      <w:r w:rsidR="004A403D">
        <w:t xml:space="preserve"> </w:t>
      </w:r>
      <w:r w:rsidRPr="006A2673">
        <w:t>за</w:t>
      </w:r>
      <w:r w:rsidR="004A403D">
        <w:t xml:space="preserve"> </w:t>
      </w:r>
      <w:r w:rsidRPr="006A2673">
        <w:t>день</w:t>
      </w:r>
      <w:r w:rsidR="004A403D">
        <w:t xml:space="preserve"> </w:t>
      </w:r>
      <w:r w:rsidRPr="006A2673">
        <w:t>перечисления</w:t>
      </w:r>
      <w:r w:rsidR="004A403D">
        <w:t xml:space="preserve"> </w:t>
      </w:r>
      <w:r w:rsidRPr="006A2673">
        <w:t>внесенных</w:t>
      </w:r>
      <w:r w:rsidR="004A403D">
        <w:t xml:space="preserve"> </w:t>
      </w:r>
      <w:r w:rsidRPr="006A2673">
        <w:t>средств</w:t>
      </w:r>
      <w:r w:rsidR="004A403D">
        <w:t xml:space="preserve"> </w:t>
      </w:r>
      <w:r w:rsidRPr="006A2673">
        <w:t>со</w:t>
      </w:r>
      <w:r w:rsidR="004A403D">
        <w:t xml:space="preserve"> </w:t>
      </w:r>
      <w:r w:rsidRPr="006A2673">
        <w:t>счета</w:t>
      </w:r>
      <w:r w:rsidR="004A403D">
        <w:t xml:space="preserve"> </w:t>
      </w:r>
      <w:r w:rsidRPr="006A2673">
        <w:t>№</w:t>
      </w:r>
      <w:r w:rsidR="004A403D">
        <w:t xml:space="preserve"> </w:t>
      </w:r>
      <w:r w:rsidRPr="006A2673">
        <w:t>40116</w:t>
      </w:r>
      <w:r w:rsidR="004A403D">
        <w:t xml:space="preserve"> </w:t>
      </w:r>
      <w:r w:rsidRPr="006A2673">
        <w:t>предоставляет</w:t>
      </w:r>
      <w:r w:rsidR="004A403D">
        <w:t xml:space="preserve"> </w:t>
      </w:r>
      <w:r w:rsidRPr="006A2673">
        <w:t>в</w:t>
      </w:r>
      <w:r w:rsidR="004A403D">
        <w:t xml:space="preserve"> </w:t>
      </w:r>
      <w:r w:rsidRPr="006A2673">
        <w:t>ТОФК</w:t>
      </w:r>
      <w:r w:rsidR="004A403D">
        <w:t xml:space="preserve"> </w:t>
      </w:r>
      <w:r w:rsidRPr="006A2673">
        <w:t>банковскую</w:t>
      </w:r>
      <w:r w:rsidR="004A403D">
        <w:t xml:space="preserve"> </w:t>
      </w:r>
      <w:r w:rsidRPr="006A2673">
        <w:t>выписку</w:t>
      </w:r>
      <w:r w:rsidR="004A403D">
        <w:t xml:space="preserve"> </w:t>
      </w:r>
      <w:r w:rsidRPr="006A2673">
        <w:t>по</w:t>
      </w:r>
      <w:r w:rsidR="004A403D">
        <w:t xml:space="preserve"> </w:t>
      </w:r>
      <w:r w:rsidRPr="006A2673">
        <w:t>счету</w:t>
      </w:r>
      <w:r w:rsidR="004A403D">
        <w:t xml:space="preserve"> </w:t>
      </w:r>
      <w:r w:rsidRPr="006A2673">
        <w:t>№</w:t>
      </w:r>
      <w:r w:rsidR="004A403D">
        <w:t xml:space="preserve"> </w:t>
      </w:r>
      <w:r w:rsidRPr="006A2673">
        <w:t>40116,</w:t>
      </w:r>
      <w:r w:rsidR="004A403D">
        <w:t xml:space="preserve"> </w:t>
      </w:r>
      <w:r w:rsidRPr="006A2673">
        <w:t>которая</w:t>
      </w:r>
      <w:r w:rsidR="004A403D">
        <w:t xml:space="preserve"> </w:t>
      </w:r>
      <w:r w:rsidRPr="006A2673">
        <w:t>обрабатывается</w:t>
      </w:r>
      <w:r w:rsidR="004A403D">
        <w:t xml:space="preserve"> </w:t>
      </w:r>
      <w:r w:rsidRPr="006A2673">
        <w:t>в</w:t>
      </w:r>
      <w:r w:rsidR="004A403D">
        <w:t xml:space="preserve"> </w:t>
      </w:r>
      <w:r w:rsidRPr="006A2673">
        <w:t>Модуле</w:t>
      </w:r>
      <w:r w:rsidR="004A403D">
        <w:t xml:space="preserve"> </w:t>
      </w:r>
      <w:r w:rsidRPr="006A2673">
        <w:t>(компонент</w:t>
      </w:r>
      <w:r w:rsidR="004A403D">
        <w:t xml:space="preserve"> </w:t>
      </w:r>
      <w:r w:rsidRPr="006A2673">
        <w:t>по</w:t>
      </w:r>
      <w:r w:rsidR="004A403D">
        <w:t xml:space="preserve"> </w:t>
      </w:r>
      <w:r w:rsidRPr="006A2673">
        <w:t>обеспечению</w:t>
      </w:r>
      <w:r w:rsidR="004A403D">
        <w:t xml:space="preserve"> </w:t>
      </w:r>
      <w:r w:rsidRPr="006A2673">
        <w:t>наличными).</w:t>
      </w:r>
    </w:p>
    <w:p w14:paraId="2219C46D" w14:textId="3A95F2B9" w:rsidR="001351A2" w:rsidRPr="00505713" w:rsidRDefault="006A2673" w:rsidP="006A2673">
      <w:pPr>
        <w:pStyle w:val="GOSTNormal"/>
      </w:pPr>
      <w:r w:rsidRPr="006A2673">
        <w:t>На</w:t>
      </w:r>
      <w:r w:rsidR="004A403D">
        <w:t xml:space="preserve"> </w:t>
      </w:r>
      <w:r w:rsidRPr="006A2673">
        <w:t>основании</w:t>
      </w:r>
      <w:r w:rsidR="004A403D">
        <w:t xml:space="preserve"> </w:t>
      </w:r>
      <w:r w:rsidRPr="006A2673">
        <w:t>кредитового</w:t>
      </w:r>
      <w:r w:rsidR="004A403D">
        <w:t xml:space="preserve"> </w:t>
      </w:r>
      <w:r w:rsidRPr="006A2673">
        <w:t>платежного</w:t>
      </w:r>
      <w:r w:rsidR="004A403D">
        <w:t xml:space="preserve"> </w:t>
      </w:r>
      <w:r w:rsidRPr="006A2673">
        <w:t>поручения</w:t>
      </w:r>
      <w:r w:rsidR="004A403D">
        <w:t xml:space="preserve"> </w:t>
      </w:r>
      <w:r w:rsidRPr="006A2673">
        <w:t>на</w:t>
      </w:r>
      <w:r w:rsidR="004A403D">
        <w:t xml:space="preserve"> </w:t>
      </w:r>
      <w:r w:rsidRPr="006A2673">
        <w:t>счете</w:t>
      </w:r>
      <w:r w:rsidR="004A403D">
        <w:t xml:space="preserve"> </w:t>
      </w:r>
      <w:r w:rsidRPr="006A2673">
        <w:t>№</w:t>
      </w:r>
      <w:r w:rsidR="004A403D">
        <w:t xml:space="preserve"> </w:t>
      </w:r>
      <w:r w:rsidRPr="006A2673">
        <w:t>40102</w:t>
      </w:r>
      <w:r w:rsidR="004A403D">
        <w:t xml:space="preserve"> </w:t>
      </w:r>
      <w:r w:rsidRPr="006A2673">
        <w:t>перечисленные</w:t>
      </w:r>
      <w:r w:rsidR="004A403D">
        <w:t xml:space="preserve"> </w:t>
      </w:r>
      <w:r w:rsidRPr="006A2673">
        <w:t>денежные</w:t>
      </w:r>
      <w:r w:rsidR="004A403D">
        <w:t xml:space="preserve"> </w:t>
      </w:r>
      <w:r w:rsidRPr="006A2673">
        <w:t>средства</w:t>
      </w:r>
      <w:r w:rsidR="004A403D">
        <w:t xml:space="preserve"> </w:t>
      </w:r>
      <w:r w:rsidRPr="006A2673">
        <w:t>отражаются</w:t>
      </w:r>
      <w:r w:rsidR="004A403D">
        <w:t xml:space="preserve"> </w:t>
      </w:r>
      <w:r w:rsidRPr="006A2673">
        <w:t>на</w:t>
      </w:r>
      <w:r w:rsidR="004A403D">
        <w:t xml:space="preserve"> </w:t>
      </w:r>
      <w:r w:rsidRPr="006A2673">
        <w:t>л/с</w:t>
      </w:r>
      <w:r w:rsidR="004A403D">
        <w:t xml:space="preserve"> </w:t>
      </w:r>
      <w:r w:rsidRPr="006A2673">
        <w:t>клиента</w:t>
      </w:r>
      <w:r w:rsidR="004A403D">
        <w:t xml:space="preserve"> </w:t>
      </w:r>
      <w:r w:rsidRPr="006A2673">
        <w:t>в</w:t>
      </w:r>
      <w:r w:rsidR="004A403D">
        <w:t xml:space="preserve"> </w:t>
      </w:r>
      <w:r w:rsidRPr="006A2673">
        <w:t>ПУР</w:t>
      </w:r>
      <w:r w:rsidR="004A403D">
        <w:t xml:space="preserve"> </w:t>
      </w:r>
      <w:r w:rsidRPr="006A2673">
        <w:t>ЭБ</w:t>
      </w:r>
      <w:r w:rsidR="004A403D">
        <w:t xml:space="preserve"> </w:t>
      </w:r>
      <w:r w:rsidRPr="006A2673">
        <w:t>/Модуле</w:t>
      </w:r>
      <w:r w:rsidR="004A403D">
        <w:t xml:space="preserve"> </w:t>
      </w:r>
      <w:r w:rsidRPr="006A2673">
        <w:t>(компонент</w:t>
      </w:r>
      <w:r w:rsidR="004A403D">
        <w:t xml:space="preserve"> </w:t>
      </w:r>
      <w:r w:rsidRPr="006A2673">
        <w:t>по</w:t>
      </w:r>
      <w:r w:rsidR="004A403D">
        <w:t xml:space="preserve"> </w:t>
      </w:r>
      <w:r w:rsidRPr="006A2673">
        <w:t>ведению</w:t>
      </w:r>
      <w:r w:rsidR="004A403D">
        <w:t xml:space="preserve"> </w:t>
      </w:r>
      <w:r w:rsidRPr="006A2673">
        <w:t>л/с).</w:t>
      </w:r>
    </w:p>
    <w:p w14:paraId="43D44277" w14:textId="33227253" w:rsidR="001322A9" w:rsidRPr="00505713" w:rsidRDefault="00AC4C4B" w:rsidP="00195CFB">
      <w:pPr>
        <w:pStyle w:val="1"/>
        <w:pageBreakBefore w:val="0"/>
        <w:jc w:val="left"/>
      </w:pPr>
      <w:bookmarkStart w:id="9" w:name="_Toc213405421"/>
      <w:bookmarkStart w:id="10" w:name="_Toc208996251"/>
      <w:bookmarkStart w:id="11" w:name="_Toc208996364"/>
      <w:bookmarkStart w:id="12" w:name="_Toc208996407"/>
      <w:r w:rsidRPr="00505713">
        <w:t>Формирование</w:t>
      </w:r>
      <w:r w:rsidR="004A403D">
        <w:t xml:space="preserve"> </w:t>
      </w:r>
      <w:r w:rsidR="00DF722D" w:rsidRPr="00505713">
        <w:t>и</w:t>
      </w:r>
      <w:r w:rsidR="004A403D">
        <w:t xml:space="preserve"> </w:t>
      </w:r>
      <w:r w:rsidR="00DF722D" w:rsidRPr="00505713">
        <w:t>обработка</w:t>
      </w:r>
      <w:r w:rsidR="004A403D">
        <w:t xml:space="preserve"> </w:t>
      </w:r>
      <w:r w:rsidR="00DF722D" w:rsidRPr="00505713">
        <w:t>документа</w:t>
      </w:r>
      <w:r w:rsidR="004A403D">
        <w:t xml:space="preserve"> </w:t>
      </w:r>
      <w:r w:rsidR="004A403D">
        <w:rPr>
          <w:szCs w:val="32"/>
        </w:rPr>
        <w:t>«</w:t>
      </w:r>
      <w:r w:rsidR="00195CFB" w:rsidRPr="00195CFB">
        <w:t>Платежное</w:t>
      </w:r>
      <w:r w:rsidR="004A403D">
        <w:t xml:space="preserve"> </w:t>
      </w:r>
      <w:r w:rsidR="00195CFB" w:rsidRPr="00195CFB">
        <w:t>поручение</w:t>
      </w:r>
      <w:r w:rsidR="004A403D">
        <w:t xml:space="preserve"> </w:t>
      </w:r>
      <w:r w:rsidR="00195CFB" w:rsidRPr="00195CFB">
        <w:t>(исходящее)</w:t>
      </w:r>
      <w:r w:rsidR="004A403D">
        <w:t xml:space="preserve"> </w:t>
      </w:r>
      <w:r w:rsidR="00195CFB" w:rsidRPr="00195CFB">
        <w:t>из</w:t>
      </w:r>
      <w:r w:rsidR="004A403D">
        <w:t xml:space="preserve"> </w:t>
      </w:r>
      <w:r w:rsidR="00195CFB" w:rsidRPr="00195CFB">
        <w:t>Объявления</w:t>
      </w:r>
      <w:r w:rsidR="004A403D">
        <w:t xml:space="preserve"> </w:t>
      </w:r>
      <w:r w:rsidR="00195CFB" w:rsidRPr="00195CFB">
        <w:t>на</w:t>
      </w:r>
      <w:r w:rsidR="004A403D">
        <w:t xml:space="preserve"> </w:t>
      </w:r>
      <w:r w:rsidR="00195CFB" w:rsidRPr="00195CFB">
        <w:t>взнос</w:t>
      </w:r>
      <w:r w:rsidR="004A403D">
        <w:t xml:space="preserve"> </w:t>
      </w:r>
      <w:r w:rsidR="00195CFB" w:rsidRPr="00195CFB">
        <w:t>наличными</w:t>
      </w:r>
      <w:r w:rsidR="004A403D">
        <w:t xml:space="preserve"> </w:t>
      </w:r>
      <w:r w:rsidR="00195CFB" w:rsidRPr="00195CFB">
        <w:t>(ОВН)</w:t>
      </w:r>
      <w:r w:rsidR="004A403D">
        <w:t xml:space="preserve">» </w:t>
      </w:r>
      <w:r w:rsidR="00C32805" w:rsidRPr="00505713">
        <w:t>в</w:t>
      </w:r>
      <w:r w:rsidR="004A403D">
        <w:t xml:space="preserve"> </w:t>
      </w:r>
      <w:r w:rsidR="00C32805" w:rsidRPr="00505713">
        <w:t>ЛК</w:t>
      </w:r>
      <w:r w:rsidR="004A403D">
        <w:t xml:space="preserve"> </w:t>
      </w:r>
      <w:r w:rsidR="00C32805">
        <w:t>ТОФК</w:t>
      </w:r>
      <w:bookmarkEnd w:id="9"/>
    </w:p>
    <w:bookmarkEnd w:id="10"/>
    <w:bookmarkEnd w:id="11"/>
    <w:bookmarkEnd w:id="12"/>
    <w:p w14:paraId="60BA893E" w14:textId="5517CD73" w:rsidR="0030150B" w:rsidRPr="004A403D" w:rsidRDefault="0030150B" w:rsidP="004A403D">
      <w:pPr>
        <w:pStyle w:val="GOSTNormal"/>
      </w:pPr>
      <w:r w:rsidRPr="004A403D">
        <w:t>Шаги</w:t>
      </w:r>
      <w:r w:rsidR="004A403D" w:rsidRPr="004A403D">
        <w:t xml:space="preserve"> </w:t>
      </w:r>
      <w:r w:rsidRPr="004A403D">
        <w:t>пользователя,</w:t>
      </w:r>
      <w:r w:rsidR="004A403D" w:rsidRPr="004A403D">
        <w:t xml:space="preserve"> </w:t>
      </w:r>
      <w:r w:rsidRPr="004A403D">
        <w:t>выполняемые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ЛК</w:t>
      </w:r>
      <w:r w:rsidR="004A403D" w:rsidRPr="004A403D">
        <w:t xml:space="preserve"> </w:t>
      </w:r>
      <w:r w:rsidRPr="004A403D">
        <w:t>ТОФК</w:t>
      </w:r>
      <w:r w:rsidR="004A403D" w:rsidRPr="004A403D">
        <w:t xml:space="preserve"> </w:t>
      </w:r>
      <w:r w:rsidRPr="004A403D">
        <w:t>при</w:t>
      </w:r>
      <w:r w:rsidR="004A403D" w:rsidRPr="004A403D">
        <w:t xml:space="preserve"> </w:t>
      </w:r>
      <w:r w:rsidRPr="004A403D">
        <w:t>формировании</w:t>
      </w:r>
      <w:r w:rsidR="004A403D" w:rsidRPr="004A403D">
        <w:t xml:space="preserve"> </w:t>
      </w:r>
      <w:r w:rsidRPr="004A403D">
        <w:t>Платежного</w:t>
      </w:r>
      <w:r w:rsidR="004A403D" w:rsidRPr="004A403D">
        <w:t xml:space="preserve"> </w:t>
      </w:r>
      <w:r w:rsidRPr="004A403D">
        <w:t>поручения.</w:t>
      </w:r>
    </w:p>
    <w:p w14:paraId="6F2FF5F3" w14:textId="37F5467B" w:rsidR="0030150B" w:rsidRPr="004A403D" w:rsidRDefault="0030150B" w:rsidP="004A403D">
      <w:pPr>
        <w:pStyle w:val="GOSTListnum"/>
      </w:pPr>
      <w:r w:rsidRPr="004A403D">
        <w:t>При</w:t>
      </w:r>
      <w:r w:rsidR="004A403D" w:rsidRPr="004A403D">
        <w:t xml:space="preserve"> </w:t>
      </w:r>
      <w:r w:rsidRPr="004A403D">
        <w:t>необходимости</w:t>
      </w:r>
      <w:r w:rsidR="004A403D" w:rsidRPr="004A403D">
        <w:t xml:space="preserve"> </w:t>
      </w:r>
      <w:r w:rsidRPr="004A403D">
        <w:t>направления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кредитную</w:t>
      </w:r>
      <w:r w:rsidR="004A403D" w:rsidRPr="004A403D">
        <w:t xml:space="preserve"> </w:t>
      </w:r>
      <w:r w:rsidRPr="004A403D">
        <w:t>организацию</w:t>
      </w:r>
      <w:r w:rsidR="004A403D" w:rsidRPr="004A403D">
        <w:t xml:space="preserve"> </w:t>
      </w:r>
      <w:r w:rsidRPr="004A403D">
        <w:t>Платежного</w:t>
      </w:r>
      <w:r w:rsidR="004A403D" w:rsidRPr="004A403D">
        <w:t xml:space="preserve"> </w:t>
      </w:r>
      <w:r w:rsidRPr="004A403D">
        <w:t>поручения</w:t>
      </w:r>
      <w:r w:rsidR="004A403D" w:rsidRPr="004A403D">
        <w:t xml:space="preserve"> </w:t>
      </w:r>
      <w:r w:rsidRPr="004A403D">
        <w:t>ответственный</w:t>
      </w:r>
      <w:r w:rsidR="004A403D" w:rsidRPr="004A403D">
        <w:t xml:space="preserve"> </w:t>
      </w:r>
      <w:r w:rsidRPr="004A403D">
        <w:t>исполнитель</w:t>
      </w:r>
      <w:r w:rsidR="004A403D" w:rsidRPr="004A403D">
        <w:t xml:space="preserve"> </w:t>
      </w:r>
      <w:r w:rsidRPr="004A403D">
        <w:t>ТОФК</w:t>
      </w:r>
      <w:r w:rsidR="004A403D" w:rsidRPr="004A403D">
        <w:t xml:space="preserve"> </w:t>
      </w:r>
      <w:r w:rsidRPr="004A403D">
        <w:t>авторизуется</w:t>
      </w:r>
      <w:r w:rsidR="004A403D" w:rsidRPr="004A403D">
        <w:t xml:space="preserve"> </w:t>
      </w:r>
      <w:r w:rsidRPr="004A403D">
        <w:t>и</w:t>
      </w:r>
      <w:r w:rsidR="004A403D" w:rsidRPr="004A403D">
        <w:t xml:space="preserve"> </w:t>
      </w:r>
      <w:r w:rsidRPr="004A403D">
        <w:t>заходит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ЛК</w:t>
      </w:r>
      <w:r w:rsidR="004A403D" w:rsidRPr="004A403D">
        <w:t xml:space="preserve"> </w:t>
      </w:r>
      <w:r w:rsidRPr="004A403D">
        <w:t>ТОФК,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меню</w:t>
      </w:r>
      <w:r w:rsidR="004A403D" w:rsidRPr="004A403D">
        <w:t xml:space="preserve"> </w:t>
      </w:r>
      <w:r w:rsidRPr="004A403D">
        <w:t>слева</w:t>
      </w:r>
      <w:r w:rsidR="004A403D" w:rsidRPr="004A403D">
        <w:t xml:space="preserve"> </w:t>
      </w:r>
      <w:r w:rsidRPr="004A403D">
        <w:t>выбирает</w:t>
      </w:r>
      <w:r w:rsidR="004A403D" w:rsidRPr="004A403D">
        <w:t xml:space="preserve"> </w:t>
      </w:r>
      <w:r w:rsidRPr="004A403D">
        <w:t>раздел</w:t>
      </w:r>
      <w:r w:rsidR="004A403D" w:rsidRPr="004A403D">
        <w:t xml:space="preserve"> «</w:t>
      </w:r>
      <w:r w:rsidRPr="004A403D">
        <w:t>Наличные</w:t>
      </w:r>
      <w:r w:rsidR="004A403D" w:rsidRPr="004A403D">
        <w:t xml:space="preserve"> </w:t>
      </w:r>
      <w:r w:rsidRPr="004A403D">
        <w:t>средства</w:t>
      </w:r>
      <w:r w:rsidR="004A403D" w:rsidRPr="004A403D">
        <w:t xml:space="preserve">» </w:t>
      </w:r>
      <w:r w:rsidRPr="004A403D">
        <w:t>подраздел</w:t>
      </w:r>
      <w:r w:rsidR="004A403D" w:rsidRPr="004A403D">
        <w:t xml:space="preserve"> «</w:t>
      </w:r>
      <w:r w:rsidRPr="004A403D">
        <w:t>Списания</w:t>
      </w:r>
      <w:r w:rsidR="004A403D" w:rsidRPr="004A403D">
        <w:t xml:space="preserve">» </w:t>
      </w:r>
      <w:r w:rsidRPr="004A403D">
        <w:t>и</w:t>
      </w:r>
      <w:r w:rsidR="004A403D" w:rsidRPr="004A403D">
        <w:t xml:space="preserve"> </w:t>
      </w:r>
      <w:r w:rsidRPr="004A403D">
        <w:t>вкладку</w:t>
      </w:r>
      <w:r w:rsidR="004A403D" w:rsidRPr="004A403D">
        <w:t xml:space="preserve"> «</w:t>
      </w:r>
      <w:r w:rsidRPr="004A403D">
        <w:t>Платежное</w:t>
      </w:r>
      <w:r w:rsidR="004A403D" w:rsidRPr="004A403D">
        <w:t xml:space="preserve"> </w:t>
      </w:r>
      <w:r w:rsidRPr="004A403D">
        <w:t>поручение</w:t>
      </w:r>
      <w:r w:rsidR="004A403D" w:rsidRPr="004A403D">
        <w:t xml:space="preserve"> </w:t>
      </w:r>
      <w:r w:rsidRPr="004A403D">
        <w:t>(исходящее)</w:t>
      </w:r>
      <w:r w:rsidR="004A403D" w:rsidRPr="004A403D">
        <w:t>»</w:t>
      </w:r>
      <w:r w:rsidRPr="004A403D">
        <w:t>.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открывшейся</w:t>
      </w:r>
      <w:r w:rsidR="004A403D" w:rsidRPr="004A403D">
        <w:t xml:space="preserve"> </w:t>
      </w:r>
      <w:r w:rsidRPr="004A403D">
        <w:t>вкладке</w:t>
      </w:r>
      <w:r w:rsidR="004A403D" w:rsidRPr="004A403D">
        <w:t xml:space="preserve"> </w:t>
      </w:r>
      <w:r w:rsidRPr="004A403D">
        <w:t>отображается</w:t>
      </w:r>
      <w:r w:rsidR="004A403D" w:rsidRPr="004A403D">
        <w:t xml:space="preserve"> </w:t>
      </w:r>
      <w:r w:rsidRPr="004A403D">
        <w:t>списковая</w:t>
      </w:r>
      <w:r w:rsidR="004A403D" w:rsidRPr="004A403D">
        <w:t xml:space="preserve"> </w:t>
      </w:r>
      <w:r w:rsidRPr="004A403D">
        <w:t>форма</w:t>
      </w:r>
      <w:r w:rsidR="004A403D" w:rsidRPr="004A403D">
        <w:t xml:space="preserve"> </w:t>
      </w:r>
      <w:r w:rsidRPr="004A403D">
        <w:t>документов,</w:t>
      </w:r>
      <w:r w:rsidR="004A403D" w:rsidRPr="004A403D">
        <w:t xml:space="preserve"> </w:t>
      </w:r>
      <w:r w:rsidRPr="004A403D">
        <w:t>автоматически</w:t>
      </w:r>
      <w:r w:rsidR="004A403D" w:rsidRPr="004A403D">
        <w:t xml:space="preserve"> </w:t>
      </w:r>
      <w:r w:rsidRPr="004A403D">
        <w:t>созданных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результате</w:t>
      </w:r>
      <w:r w:rsidR="004A403D" w:rsidRPr="004A403D">
        <w:t xml:space="preserve"> </w:t>
      </w:r>
      <w:r w:rsidRPr="004A403D">
        <w:t>обработки</w:t>
      </w:r>
      <w:r w:rsidR="004A403D" w:rsidRPr="004A403D">
        <w:t xml:space="preserve"> </w:t>
      </w:r>
      <w:r w:rsidRPr="004A403D">
        <w:t>документа</w:t>
      </w:r>
      <w:r w:rsidR="0064045C">
        <w:t xml:space="preserve"> «Объявление на взнос наличными», </w:t>
      </w:r>
      <w:r w:rsidRPr="004A403D">
        <w:t>а</w:t>
      </w:r>
      <w:r w:rsidR="004A403D" w:rsidRPr="004A403D">
        <w:t xml:space="preserve"> </w:t>
      </w:r>
      <w:r w:rsidRPr="004A403D">
        <w:t>также</w:t>
      </w:r>
      <w:r w:rsidR="004A403D" w:rsidRPr="004A403D">
        <w:t xml:space="preserve"> </w:t>
      </w:r>
      <w:r w:rsidRPr="004A403D">
        <w:t>контекстное</w:t>
      </w:r>
      <w:r w:rsidR="004A403D" w:rsidRPr="004A403D">
        <w:t xml:space="preserve"> </w:t>
      </w:r>
      <w:r w:rsidRPr="004A403D">
        <w:t>меню</w:t>
      </w:r>
      <w:r w:rsidR="004A403D" w:rsidRPr="004A403D">
        <w:t xml:space="preserve"> </w:t>
      </w:r>
      <w:r w:rsidRPr="004A403D">
        <w:t>и</w:t>
      </w:r>
      <w:r w:rsidR="004A403D" w:rsidRPr="004A403D">
        <w:t xml:space="preserve"> </w:t>
      </w:r>
      <w:r w:rsidRPr="004A403D">
        <w:t>рабочая</w:t>
      </w:r>
      <w:r w:rsidR="004A403D" w:rsidRPr="004A403D">
        <w:t xml:space="preserve"> </w:t>
      </w:r>
      <w:r w:rsidRPr="004A403D">
        <w:t>панель</w:t>
      </w:r>
      <w:r w:rsidR="004A403D" w:rsidRPr="004A403D">
        <w:t xml:space="preserve"> </w:t>
      </w:r>
      <w:r w:rsidRPr="004A403D">
        <w:t>инструментов.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списковой</w:t>
      </w:r>
      <w:r w:rsidR="004A403D" w:rsidRPr="004A403D">
        <w:t xml:space="preserve"> </w:t>
      </w:r>
      <w:r w:rsidRPr="004A403D">
        <w:t>форме</w:t>
      </w:r>
      <w:r w:rsidR="004A403D" w:rsidRPr="004A403D">
        <w:t xml:space="preserve"> </w:t>
      </w:r>
      <w:r w:rsidRPr="004A403D">
        <w:t>пользователь</w:t>
      </w:r>
      <w:r w:rsidR="004A403D" w:rsidRPr="004A403D">
        <w:t xml:space="preserve"> </w:t>
      </w:r>
      <w:r w:rsidRPr="004A403D">
        <w:t>выбирает</w:t>
      </w:r>
      <w:r w:rsidR="004A403D" w:rsidRPr="004A403D">
        <w:t xml:space="preserve"> </w:t>
      </w:r>
      <w:r w:rsidRPr="004A403D">
        <w:t>автоматически</w:t>
      </w:r>
      <w:r w:rsidR="004A403D" w:rsidRPr="004A403D">
        <w:t xml:space="preserve"> </w:t>
      </w:r>
      <w:r w:rsidRPr="004A403D">
        <w:t>сформированный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и</w:t>
      </w:r>
      <w:r w:rsidR="004A403D" w:rsidRPr="004A403D">
        <w:t xml:space="preserve"> </w:t>
      </w:r>
      <w:r w:rsidRPr="004A403D">
        <w:t>открывает</w:t>
      </w:r>
      <w:r w:rsidR="004A403D" w:rsidRPr="004A403D">
        <w:t xml:space="preserve"> </w:t>
      </w:r>
      <w:r w:rsidRPr="004A403D">
        <w:t>его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</w:t>
      </w:r>
      <w:r w:rsidRPr="004A403D">
        <w:t>просмотр.</w:t>
      </w:r>
      <w:r w:rsidR="004A403D" w:rsidRPr="004A403D">
        <w:t xml:space="preserve"> </w:t>
      </w:r>
      <w:r w:rsidRPr="004A403D">
        <w:t>Открывается</w:t>
      </w:r>
      <w:r w:rsidR="004A403D" w:rsidRPr="004A403D">
        <w:t xml:space="preserve"> </w:t>
      </w:r>
      <w:r w:rsidRPr="004A403D">
        <w:t>экранная</w:t>
      </w:r>
      <w:r w:rsidR="004A403D" w:rsidRPr="004A403D">
        <w:t xml:space="preserve"> </w:t>
      </w:r>
      <w:r w:rsidRPr="004A403D">
        <w:t>форма</w:t>
      </w:r>
      <w:r w:rsidR="004A403D" w:rsidRPr="004A403D">
        <w:t xml:space="preserve"> «</w:t>
      </w:r>
      <w:r w:rsidRPr="004A403D">
        <w:t>Платежное</w:t>
      </w:r>
      <w:r w:rsidR="004A403D" w:rsidRPr="004A403D">
        <w:t xml:space="preserve"> </w:t>
      </w:r>
      <w:r w:rsidRPr="004A403D">
        <w:t>поручение</w:t>
      </w:r>
      <w:r w:rsidR="004A403D" w:rsidRPr="004A403D">
        <w:t xml:space="preserve">» </w:t>
      </w:r>
      <w:r w:rsidRPr="004A403D">
        <w:t>с</w:t>
      </w:r>
      <w:r w:rsidR="004A403D" w:rsidRPr="004A403D">
        <w:t xml:space="preserve"> </w:t>
      </w:r>
      <w:proofErr w:type="spellStart"/>
      <w:r w:rsidRPr="004A403D">
        <w:t>предзаполненными</w:t>
      </w:r>
      <w:proofErr w:type="spellEnd"/>
      <w:r w:rsidR="004A403D" w:rsidRPr="004A403D">
        <w:t xml:space="preserve"> </w:t>
      </w:r>
      <w:r w:rsidRPr="004A403D">
        <w:t>данными.</w:t>
      </w:r>
      <w:r w:rsidR="004A403D" w:rsidRPr="004A403D">
        <w:t xml:space="preserve"> </w:t>
      </w:r>
      <w:r w:rsidRPr="004A403D">
        <w:t>Для</w:t>
      </w:r>
      <w:r w:rsidR="004A403D" w:rsidRPr="004A403D">
        <w:t xml:space="preserve"> </w:t>
      </w:r>
      <w:r w:rsidRPr="004A403D">
        <w:t>работы</w:t>
      </w:r>
      <w:r w:rsidR="004A403D" w:rsidRPr="004A403D">
        <w:t xml:space="preserve"> </w:t>
      </w:r>
      <w:r w:rsidRPr="004A403D">
        <w:t>с</w:t>
      </w:r>
      <w:r w:rsidR="004A403D" w:rsidRPr="004A403D">
        <w:t xml:space="preserve"> </w:t>
      </w:r>
      <w:r w:rsidRPr="004A403D">
        <w:t>Платежным</w:t>
      </w:r>
      <w:r w:rsidR="004A403D" w:rsidRPr="004A403D">
        <w:t xml:space="preserve"> </w:t>
      </w:r>
      <w:r w:rsidRPr="004A403D">
        <w:t>поручение</w:t>
      </w:r>
      <w:r w:rsidR="004A403D" w:rsidRPr="004A403D">
        <w:t xml:space="preserve"> </w:t>
      </w:r>
      <w:r w:rsidRPr="004A403D">
        <w:t>пользователь</w:t>
      </w:r>
      <w:r w:rsidR="004A403D" w:rsidRPr="004A403D">
        <w:t xml:space="preserve"> </w:t>
      </w:r>
      <w:r w:rsidRPr="004A403D">
        <w:t>должен</w:t>
      </w:r>
      <w:r w:rsidR="004A403D" w:rsidRPr="004A403D">
        <w:t xml:space="preserve"> </w:t>
      </w:r>
      <w:r w:rsidRPr="004A403D">
        <w:t>обладать</w:t>
      </w:r>
      <w:r w:rsidR="004A403D" w:rsidRPr="004A403D">
        <w:t xml:space="preserve"> </w:t>
      </w:r>
      <w:r w:rsidRPr="004A403D">
        <w:t>соответствующими</w:t>
      </w:r>
      <w:r w:rsidR="004A403D" w:rsidRPr="004A403D">
        <w:t xml:space="preserve"> </w:t>
      </w:r>
      <w:r w:rsidRPr="004A403D">
        <w:t>полномочиями.</w:t>
      </w:r>
    </w:p>
    <w:p w14:paraId="1DFB50BC" w14:textId="17BD5BA4" w:rsidR="0030150B" w:rsidRDefault="0030150B" w:rsidP="004A403D">
      <w:pPr>
        <w:pStyle w:val="GOSTListnum"/>
      </w:pPr>
      <w:r w:rsidRPr="004A403D">
        <w:t>Ответственный</w:t>
      </w:r>
      <w:r w:rsidR="004A403D" w:rsidRPr="004A403D">
        <w:t xml:space="preserve"> </w:t>
      </w:r>
      <w:r w:rsidRPr="004A403D">
        <w:t>исполнитель</w:t>
      </w:r>
      <w:r w:rsidR="004A403D" w:rsidRPr="004A403D">
        <w:t xml:space="preserve"> </w:t>
      </w:r>
      <w:r w:rsidRPr="004A403D">
        <w:t>проверяет</w:t>
      </w:r>
      <w:r w:rsidR="004A403D" w:rsidRPr="004A403D">
        <w:t xml:space="preserve"> </w:t>
      </w:r>
      <w:r w:rsidRPr="004A403D">
        <w:t>корректность</w:t>
      </w:r>
      <w:r w:rsidR="004A403D" w:rsidRPr="004A403D">
        <w:t xml:space="preserve"> </w:t>
      </w:r>
      <w:r w:rsidRPr="004A403D">
        <w:t>формирования</w:t>
      </w:r>
      <w:r w:rsidR="004A403D" w:rsidRPr="004A403D">
        <w:t xml:space="preserve"> </w:t>
      </w:r>
      <w:r w:rsidRPr="004A403D">
        <w:t>документа</w:t>
      </w:r>
      <w:r w:rsidR="004A403D" w:rsidRPr="004A403D">
        <w:t xml:space="preserve"> </w:t>
      </w:r>
      <w:r w:rsidRPr="004A403D">
        <w:t>нажав</w:t>
      </w:r>
      <w:r w:rsidR="004A403D" w:rsidRPr="004A403D">
        <w:t xml:space="preserve"> </w:t>
      </w:r>
      <w:r w:rsidRPr="004A403D">
        <w:t>кнопку</w:t>
      </w:r>
      <w:r w:rsidR="004A403D" w:rsidRPr="004A403D">
        <w:t xml:space="preserve"> «</w:t>
      </w:r>
      <w:r w:rsidRPr="004A403D">
        <w:t>Проверить</w:t>
      </w:r>
      <w:r w:rsidR="004A403D" w:rsidRPr="004A403D">
        <w:t xml:space="preserve"> </w:t>
      </w:r>
      <w:r w:rsidRPr="004A403D">
        <w:t>документ</w:t>
      </w:r>
      <w:r w:rsidR="004A403D" w:rsidRPr="004A403D">
        <w:t>»</w:t>
      </w:r>
      <w:r w:rsidRPr="004A403D">
        <w:t>,</w:t>
      </w:r>
      <w:r w:rsidR="004A403D" w:rsidRPr="004A403D">
        <w:t xml:space="preserve"> </w:t>
      </w:r>
      <w:r w:rsidRPr="004A403D">
        <w:t>запускается</w:t>
      </w:r>
      <w:r w:rsidR="004A403D" w:rsidRPr="004A403D">
        <w:t xml:space="preserve"> </w:t>
      </w:r>
      <w:r w:rsidRPr="004A403D">
        <w:t>проверка</w:t>
      </w:r>
      <w:r w:rsidR="004A403D" w:rsidRPr="004A403D">
        <w:t xml:space="preserve"> </w:t>
      </w:r>
      <w:r w:rsidRPr="004A403D">
        <w:t>документа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</w:t>
      </w:r>
      <w:r w:rsidRPr="004A403D">
        <w:t>соблюдение</w:t>
      </w:r>
      <w:r w:rsidR="004A403D" w:rsidRPr="004A403D">
        <w:t xml:space="preserve"> </w:t>
      </w:r>
      <w:r w:rsidRPr="004A403D">
        <w:t>обязательности</w:t>
      </w:r>
      <w:r w:rsidR="004A403D" w:rsidRPr="004A403D">
        <w:t xml:space="preserve"> </w:t>
      </w:r>
      <w:r w:rsidRPr="004A403D">
        <w:t>заполнения</w:t>
      </w:r>
      <w:r w:rsidR="004A403D" w:rsidRPr="004A403D">
        <w:t xml:space="preserve"> </w:t>
      </w:r>
      <w:r w:rsidRPr="004A403D">
        <w:t>реквизитов</w:t>
      </w:r>
      <w:r w:rsidR="004A403D" w:rsidRPr="004A403D">
        <w:t xml:space="preserve"> </w:t>
      </w:r>
      <w:r w:rsidRPr="004A403D">
        <w:t>документа,</w:t>
      </w:r>
      <w:r w:rsidR="004A403D" w:rsidRPr="004A403D">
        <w:t xml:space="preserve"> </w:t>
      </w:r>
      <w:r w:rsidRPr="004A403D">
        <w:t>их</w:t>
      </w:r>
      <w:r w:rsidR="004A403D" w:rsidRPr="004A403D">
        <w:t xml:space="preserve"> </w:t>
      </w:r>
      <w:r w:rsidRPr="004A403D">
        <w:t>размерности,</w:t>
      </w:r>
      <w:r w:rsidR="004A403D" w:rsidRPr="004A403D">
        <w:t xml:space="preserve"> </w:t>
      </w:r>
      <w:r w:rsidRPr="004A403D">
        <w:t>соответствия</w:t>
      </w:r>
      <w:r w:rsidR="004A403D" w:rsidRPr="004A403D">
        <w:t xml:space="preserve"> </w:t>
      </w:r>
      <w:r w:rsidRPr="004A403D">
        <w:t>справочникам</w:t>
      </w:r>
      <w:r w:rsidR="004A403D" w:rsidRPr="004A403D">
        <w:t xml:space="preserve"> </w:t>
      </w:r>
      <w:r w:rsidRPr="004A403D">
        <w:t>и</w:t>
      </w:r>
      <w:r w:rsidR="004A403D" w:rsidRPr="004A403D">
        <w:t xml:space="preserve"> </w:t>
      </w:r>
      <w:r w:rsidRPr="004A403D">
        <w:t>др.</w:t>
      </w:r>
    </w:p>
    <w:p w14:paraId="567164AA" w14:textId="05D527B3" w:rsidR="00A55AB6" w:rsidRPr="004A403D" w:rsidRDefault="00A55AB6" w:rsidP="00A55AB6">
      <w:pPr>
        <w:pStyle w:val="GOSTFigure"/>
      </w:pPr>
      <w:r w:rsidRPr="00A55AB6">
        <w:rPr>
          <w:noProof/>
        </w:rPr>
        <w:lastRenderedPageBreak/>
        <w:drawing>
          <wp:inline distT="0" distB="0" distL="0" distR="0" wp14:anchorId="5D60BA6B" wp14:editId="52688FEF">
            <wp:extent cx="5410835" cy="40855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17204" cy="4090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4EDAD" w14:textId="3D05E9D4" w:rsidR="0030150B" w:rsidRPr="004A403D" w:rsidRDefault="0030150B" w:rsidP="00A55AB6">
      <w:pPr>
        <w:pStyle w:val="GOSTListnormal18"/>
      </w:pPr>
      <w:r w:rsidRPr="004A403D">
        <w:t>После</w:t>
      </w:r>
      <w:r w:rsidR="004A403D" w:rsidRPr="004A403D">
        <w:t xml:space="preserve"> </w:t>
      </w:r>
      <w:r w:rsidRPr="004A403D">
        <w:t>прохождения</w:t>
      </w:r>
      <w:r w:rsidR="004A403D" w:rsidRPr="004A403D">
        <w:t xml:space="preserve"> </w:t>
      </w:r>
      <w:r w:rsidRPr="004A403D">
        <w:t>проверок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переходит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«</w:t>
      </w:r>
      <w:r w:rsidRPr="004A403D">
        <w:t>Подготовлен</w:t>
      </w:r>
      <w:r w:rsidR="004A403D" w:rsidRPr="004A403D">
        <w:t>»</w:t>
      </w:r>
      <w:r w:rsidRPr="004A403D">
        <w:t>.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направляется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</w:t>
      </w:r>
      <w:r w:rsidRPr="004A403D">
        <w:t>согласование</w:t>
      </w:r>
      <w:r w:rsidR="004A403D" w:rsidRPr="004A403D">
        <w:t xml:space="preserve"> </w:t>
      </w:r>
      <w:r w:rsidRPr="004A403D">
        <w:t>путем</w:t>
      </w:r>
      <w:r w:rsidR="004A403D" w:rsidRPr="004A403D">
        <w:t xml:space="preserve"> </w:t>
      </w:r>
      <w:r w:rsidRPr="004A403D">
        <w:t>нажатия</w:t>
      </w:r>
      <w:r w:rsidR="004A403D" w:rsidRPr="004A403D">
        <w:t xml:space="preserve"> </w:t>
      </w:r>
      <w:r w:rsidRPr="004A403D">
        <w:t>кнопки</w:t>
      </w:r>
      <w:r w:rsidR="004A403D" w:rsidRPr="004A403D">
        <w:t xml:space="preserve"> «</w:t>
      </w:r>
      <w:r w:rsidRPr="004A403D">
        <w:t>Направить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</w:t>
      </w:r>
      <w:r w:rsidRPr="004A403D">
        <w:t>согласование</w:t>
      </w:r>
      <w:r w:rsidR="004A403D" w:rsidRPr="004A403D">
        <w:t>»</w:t>
      </w:r>
      <w:r w:rsidRPr="004A403D">
        <w:t>,</w:t>
      </w:r>
      <w:r w:rsidR="004A403D" w:rsidRPr="004A403D">
        <w:t xml:space="preserve"> </w:t>
      </w:r>
      <w:r w:rsidRPr="004A403D">
        <w:t>при</w:t>
      </w:r>
      <w:r w:rsidR="004A403D" w:rsidRPr="004A403D">
        <w:t xml:space="preserve"> </w:t>
      </w:r>
      <w:r w:rsidRPr="004A403D">
        <w:t>этом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изменяет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«</w:t>
      </w:r>
      <w:r w:rsidRPr="004A403D">
        <w:t>На</w:t>
      </w:r>
      <w:r w:rsidR="004A403D" w:rsidRPr="004A403D">
        <w:t xml:space="preserve"> </w:t>
      </w:r>
      <w:r w:rsidRPr="004A403D">
        <w:t>согласовании</w:t>
      </w:r>
      <w:r w:rsidR="004A403D" w:rsidRPr="004A403D">
        <w:t>»</w:t>
      </w:r>
      <w:r w:rsidRPr="004A403D">
        <w:t>.</w:t>
      </w:r>
      <w:r w:rsidR="004A403D" w:rsidRPr="004A403D">
        <w:t xml:space="preserve"> </w:t>
      </w:r>
      <w:r w:rsidRPr="004A403D">
        <w:t>Сотрудник</w:t>
      </w:r>
      <w:r w:rsidR="004A403D" w:rsidRPr="004A403D">
        <w:t xml:space="preserve"> </w:t>
      </w:r>
      <w:r w:rsidRPr="004A403D">
        <w:t>с</w:t>
      </w:r>
      <w:r w:rsidR="004A403D" w:rsidRPr="004A403D">
        <w:t xml:space="preserve"> </w:t>
      </w:r>
      <w:r w:rsidRPr="004A403D">
        <w:t>полномочиями,</w:t>
      </w:r>
      <w:r w:rsidR="004A403D" w:rsidRPr="004A403D">
        <w:t xml:space="preserve"> </w:t>
      </w:r>
      <w:r w:rsidRPr="004A403D">
        <w:t>позволяющими</w:t>
      </w:r>
      <w:r w:rsidR="004A403D" w:rsidRPr="004A403D">
        <w:t xml:space="preserve"> </w:t>
      </w:r>
      <w:r w:rsidRPr="004A403D">
        <w:t>согласовать</w:t>
      </w:r>
      <w:r w:rsidR="004A403D" w:rsidRPr="004A403D">
        <w:t xml:space="preserve"> </w:t>
      </w:r>
      <w:r w:rsidRPr="004A403D">
        <w:t>документ,</w:t>
      </w:r>
      <w:r w:rsidR="004A403D" w:rsidRPr="004A403D">
        <w:t xml:space="preserve"> </w:t>
      </w:r>
      <w:r w:rsidRPr="004A403D">
        <w:t>согласовывает</w:t>
      </w:r>
      <w:r w:rsidR="004A403D" w:rsidRPr="004A403D">
        <w:t xml:space="preserve"> </w:t>
      </w:r>
      <w:r w:rsidRPr="004A403D">
        <w:t>его,</w:t>
      </w:r>
      <w:r w:rsidR="004A403D" w:rsidRPr="004A403D">
        <w:t xml:space="preserve"> </w:t>
      </w:r>
      <w:r w:rsidRPr="004A403D">
        <w:t>нажав</w:t>
      </w:r>
      <w:r w:rsidR="004A403D" w:rsidRPr="004A403D">
        <w:t xml:space="preserve"> </w:t>
      </w:r>
      <w:r w:rsidRPr="004A403D">
        <w:t>кнопку</w:t>
      </w:r>
      <w:r w:rsidR="004A403D" w:rsidRPr="004A403D">
        <w:t xml:space="preserve"> «</w:t>
      </w:r>
      <w:r w:rsidRPr="004A403D">
        <w:t>Согласовать</w:t>
      </w:r>
      <w:r w:rsidR="004A403D" w:rsidRPr="004A403D">
        <w:t>»</w:t>
      </w:r>
      <w:r w:rsidRPr="004A403D">
        <w:t>,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при</w:t>
      </w:r>
      <w:r w:rsidR="004A403D" w:rsidRPr="004A403D">
        <w:t xml:space="preserve"> </w:t>
      </w:r>
      <w:r w:rsidRPr="004A403D">
        <w:t>том</w:t>
      </w:r>
      <w:r w:rsidR="004A403D" w:rsidRPr="004A403D">
        <w:t xml:space="preserve"> </w:t>
      </w:r>
      <w:r w:rsidRPr="004A403D">
        <w:t>изменяет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«</w:t>
      </w:r>
      <w:r w:rsidRPr="004A403D">
        <w:t>На</w:t>
      </w:r>
      <w:r w:rsidR="004A403D" w:rsidRPr="004A403D">
        <w:t xml:space="preserve"> </w:t>
      </w:r>
      <w:r w:rsidRPr="004A403D">
        <w:t>подписании</w:t>
      </w:r>
      <w:r w:rsidR="004A403D" w:rsidRPr="004A403D">
        <w:t xml:space="preserve"> </w:t>
      </w:r>
      <w:proofErr w:type="spellStart"/>
      <w:r w:rsidRPr="004A403D">
        <w:t>гл.бух</w:t>
      </w:r>
      <w:proofErr w:type="spellEnd"/>
      <w:r w:rsidR="004A403D" w:rsidRPr="004A403D">
        <w:t xml:space="preserve">» </w:t>
      </w:r>
      <w:r w:rsidRPr="004A403D">
        <w:t>В</w:t>
      </w:r>
      <w:r w:rsidR="004A403D" w:rsidRPr="004A403D">
        <w:t xml:space="preserve"> </w:t>
      </w:r>
      <w:r w:rsidRPr="004A403D">
        <w:t>случае</w:t>
      </w:r>
      <w:r w:rsidR="004A403D" w:rsidRPr="004A403D">
        <w:t xml:space="preserve"> </w:t>
      </w:r>
      <w:r w:rsidRPr="004A403D">
        <w:t>обнаружения</w:t>
      </w:r>
      <w:r w:rsidR="004A403D" w:rsidRPr="004A403D">
        <w:t xml:space="preserve"> </w:t>
      </w:r>
      <w:r w:rsidRPr="004A403D">
        <w:t>ошибок</w:t>
      </w:r>
      <w:r w:rsidR="004A403D" w:rsidRPr="004A403D">
        <w:t xml:space="preserve"> </w:t>
      </w:r>
      <w:r w:rsidRPr="004A403D">
        <w:t>заполнения,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может</w:t>
      </w:r>
      <w:r w:rsidR="004A403D" w:rsidRPr="004A403D">
        <w:t xml:space="preserve"> </w:t>
      </w:r>
      <w:r w:rsidRPr="004A403D">
        <w:t>быть</w:t>
      </w:r>
      <w:r w:rsidR="004A403D" w:rsidRPr="004A403D">
        <w:t xml:space="preserve"> </w:t>
      </w:r>
      <w:r w:rsidRPr="004A403D">
        <w:t>переведен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«</w:t>
      </w:r>
      <w:r w:rsidRPr="004A403D">
        <w:t>Отменен</w:t>
      </w:r>
      <w:r w:rsidR="004A403D" w:rsidRPr="004A403D">
        <w:t>»</w:t>
      </w:r>
      <w:r w:rsidRPr="004A403D">
        <w:t>.</w:t>
      </w:r>
      <w:r w:rsidR="004A403D" w:rsidRPr="004A403D">
        <w:t xml:space="preserve"> </w:t>
      </w:r>
    </w:p>
    <w:p w14:paraId="4E2ED439" w14:textId="5D2296D3" w:rsidR="0030150B" w:rsidRPr="004A403D" w:rsidRDefault="0030150B" w:rsidP="004A403D">
      <w:pPr>
        <w:pStyle w:val="GOSTListnum"/>
      </w:pPr>
      <w:r w:rsidRPr="004A403D">
        <w:t>Платежное</w:t>
      </w:r>
      <w:r w:rsidR="004A403D" w:rsidRPr="004A403D">
        <w:t xml:space="preserve"> </w:t>
      </w:r>
      <w:r w:rsidRPr="004A403D">
        <w:t>поручение</w:t>
      </w:r>
      <w:r w:rsidR="004A403D" w:rsidRPr="004A403D">
        <w:t xml:space="preserve"> </w:t>
      </w:r>
      <w:r w:rsidRPr="004A403D">
        <w:t>подписывают:</w:t>
      </w:r>
    </w:p>
    <w:p w14:paraId="75906865" w14:textId="4B88A0E2" w:rsidR="0030150B" w:rsidRPr="004A403D" w:rsidRDefault="0030150B" w:rsidP="004A403D">
      <w:pPr>
        <w:pStyle w:val="GOSTListmark3"/>
      </w:pPr>
      <w:r w:rsidRPr="004A403D">
        <w:t>главный</w:t>
      </w:r>
      <w:r w:rsidR="004A403D" w:rsidRPr="004A403D">
        <w:t xml:space="preserve"> </w:t>
      </w:r>
      <w:r w:rsidRPr="004A403D">
        <w:t>бухгалтер</w:t>
      </w:r>
      <w:r w:rsidR="004A403D" w:rsidRPr="004A403D">
        <w:t xml:space="preserve"> </w:t>
      </w:r>
      <w:r w:rsidRPr="004A403D">
        <w:t>путем</w:t>
      </w:r>
      <w:r w:rsidR="004A403D" w:rsidRPr="004A403D">
        <w:t xml:space="preserve"> </w:t>
      </w:r>
      <w:r w:rsidRPr="004A403D">
        <w:t>нажатия</w:t>
      </w:r>
      <w:r w:rsidR="004A403D" w:rsidRPr="004A403D">
        <w:t xml:space="preserve"> </w:t>
      </w:r>
      <w:r w:rsidRPr="004A403D">
        <w:t>кнопки</w:t>
      </w:r>
      <w:r w:rsidR="004A403D" w:rsidRPr="004A403D">
        <w:t xml:space="preserve"> «</w:t>
      </w:r>
      <w:r w:rsidRPr="004A403D">
        <w:t>Подписать</w:t>
      </w:r>
      <w:r w:rsidR="004A403D" w:rsidRPr="004A403D">
        <w:t>»</w:t>
      </w:r>
      <w:r w:rsidRPr="004A403D">
        <w:t>.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при</w:t>
      </w:r>
      <w:r w:rsidR="004A403D" w:rsidRPr="004A403D">
        <w:t xml:space="preserve"> </w:t>
      </w:r>
      <w:r w:rsidRPr="004A403D">
        <w:t>этом</w:t>
      </w:r>
      <w:r w:rsidR="004A403D" w:rsidRPr="004A403D">
        <w:t xml:space="preserve"> </w:t>
      </w:r>
      <w:r w:rsidRPr="004A403D">
        <w:t>переводится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«</w:t>
      </w:r>
      <w:r w:rsidRPr="004A403D">
        <w:t>На</w:t>
      </w:r>
      <w:r w:rsidR="004A403D" w:rsidRPr="004A403D">
        <w:t xml:space="preserve"> </w:t>
      </w:r>
      <w:r w:rsidRPr="004A403D">
        <w:t>подписании</w:t>
      </w:r>
      <w:r w:rsidR="004A403D" w:rsidRPr="004A403D">
        <w:t xml:space="preserve"> </w:t>
      </w:r>
      <w:r w:rsidRPr="004A403D">
        <w:t>руководителем</w:t>
      </w:r>
      <w:r w:rsidR="004A403D" w:rsidRPr="004A403D">
        <w:t>»</w:t>
      </w:r>
      <w:r w:rsidR="004A403D">
        <w:t>;</w:t>
      </w:r>
    </w:p>
    <w:p w14:paraId="4001D4CA" w14:textId="5390E9EC" w:rsidR="0030150B" w:rsidRPr="004A403D" w:rsidRDefault="0030150B" w:rsidP="004A403D">
      <w:pPr>
        <w:pStyle w:val="GOSTListmark3"/>
      </w:pPr>
      <w:r w:rsidRPr="004A403D">
        <w:t>и</w:t>
      </w:r>
      <w:r w:rsidR="004A403D" w:rsidRPr="004A403D">
        <w:t xml:space="preserve"> </w:t>
      </w:r>
      <w:r w:rsidRPr="004A403D">
        <w:t>руководитель.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сохраняется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статусе</w:t>
      </w:r>
      <w:r w:rsidR="004A403D" w:rsidRPr="004A403D">
        <w:t xml:space="preserve"> «</w:t>
      </w:r>
      <w:r w:rsidRPr="004A403D">
        <w:t>Подписан</w:t>
      </w:r>
      <w:r w:rsidR="004A403D" w:rsidRPr="004A403D">
        <w:t>»</w:t>
      </w:r>
      <w:r w:rsidR="004A403D">
        <w:t>.</w:t>
      </w:r>
    </w:p>
    <w:p w14:paraId="214D2B04" w14:textId="428CD969" w:rsidR="0030150B" w:rsidRPr="004A403D" w:rsidRDefault="0030150B" w:rsidP="004A403D">
      <w:pPr>
        <w:pStyle w:val="GOSTListnum"/>
      </w:pPr>
      <w:r w:rsidRPr="004A403D">
        <w:t>Далее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автоматически</w:t>
      </w:r>
      <w:r w:rsidR="004A403D" w:rsidRPr="004A403D">
        <w:t xml:space="preserve"> </w:t>
      </w:r>
      <w:r w:rsidRPr="004A403D">
        <w:t>обрабатывается</w:t>
      </w:r>
      <w:r w:rsidR="004A403D" w:rsidRPr="004A403D">
        <w:t xml:space="preserve"> </w:t>
      </w:r>
      <w:r w:rsidRPr="004A403D">
        <w:t>и</w:t>
      </w:r>
      <w:r w:rsidR="004A403D" w:rsidRPr="004A403D">
        <w:t xml:space="preserve"> </w:t>
      </w:r>
      <w:r w:rsidRPr="004A403D">
        <w:t>направляется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кредитную</w:t>
      </w:r>
      <w:r w:rsidR="004A403D" w:rsidRPr="004A403D">
        <w:t xml:space="preserve"> </w:t>
      </w:r>
      <w:r w:rsidRPr="004A403D">
        <w:t>организацию,</w:t>
      </w:r>
      <w:r w:rsidR="004A403D" w:rsidRPr="004A403D">
        <w:t xml:space="preserve"> </w:t>
      </w:r>
      <w:r w:rsidRPr="004A403D">
        <w:t>при</w:t>
      </w:r>
      <w:r w:rsidR="004A403D" w:rsidRPr="004A403D">
        <w:t xml:space="preserve"> </w:t>
      </w:r>
      <w:r w:rsidRPr="004A403D">
        <w:t>этом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переходит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«</w:t>
      </w:r>
      <w:r w:rsidRPr="004A403D">
        <w:t>Отправлен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банк</w:t>
      </w:r>
      <w:r w:rsidR="004A403D" w:rsidRPr="004A403D">
        <w:t>»</w:t>
      </w:r>
      <w:r w:rsidRPr="004A403D">
        <w:t>:</w:t>
      </w:r>
    </w:p>
    <w:p w14:paraId="287805EE" w14:textId="1BFC341C" w:rsidR="0030150B" w:rsidRPr="004A403D" w:rsidRDefault="0030150B" w:rsidP="004A403D">
      <w:pPr>
        <w:pStyle w:val="GOSTListnum2"/>
      </w:pPr>
      <w:r w:rsidRPr="004A403D">
        <w:t>В</w:t>
      </w:r>
      <w:r w:rsidR="004A403D" w:rsidRPr="004A403D">
        <w:t xml:space="preserve"> </w:t>
      </w:r>
      <w:r w:rsidRPr="004A403D">
        <w:t>случае</w:t>
      </w:r>
      <w:r w:rsidR="004A403D" w:rsidRPr="004A403D">
        <w:t xml:space="preserve"> </w:t>
      </w:r>
      <w:r w:rsidRPr="004A403D">
        <w:t>электронного</w:t>
      </w:r>
      <w:r w:rsidR="004A403D" w:rsidRPr="004A403D">
        <w:t xml:space="preserve"> </w:t>
      </w:r>
      <w:r w:rsidRPr="004A403D">
        <w:t>обмена</w:t>
      </w:r>
      <w:r w:rsidR="004A403D" w:rsidRPr="004A403D">
        <w:t xml:space="preserve"> </w:t>
      </w:r>
      <w:r w:rsidRPr="004A403D">
        <w:t>с</w:t>
      </w:r>
      <w:r w:rsidR="004A403D" w:rsidRPr="004A403D">
        <w:t xml:space="preserve"> </w:t>
      </w:r>
      <w:r w:rsidRPr="004A403D">
        <w:t>кредитными</w:t>
      </w:r>
      <w:r w:rsidR="004A403D" w:rsidRPr="004A403D">
        <w:t xml:space="preserve"> </w:t>
      </w:r>
      <w:r w:rsidRPr="004A403D">
        <w:t>организациями</w:t>
      </w:r>
      <w:r w:rsidR="004A403D" w:rsidRPr="004A403D">
        <w:t xml:space="preserve"> </w:t>
      </w:r>
      <w:r w:rsidRPr="004A403D">
        <w:t>документ</w:t>
      </w:r>
      <w:r w:rsidR="004A403D" w:rsidRPr="004A403D">
        <w:t xml:space="preserve"> </w:t>
      </w:r>
      <w:r w:rsidRPr="004A403D">
        <w:t>направляется</w:t>
      </w:r>
      <w:r w:rsidR="004A403D" w:rsidRPr="004A403D">
        <w:t xml:space="preserve"> </w:t>
      </w:r>
      <w:r w:rsidRPr="004A403D">
        <w:t>посредством</w:t>
      </w:r>
      <w:r w:rsidR="004A403D" w:rsidRPr="004A403D">
        <w:t xml:space="preserve"> </w:t>
      </w:r>
      <w:r w:rsidRPr="004A403D">
        <w:t>сервисного</w:t>
      </w:r>
      <w:r w:rsidR="004A403D" w:rsidRPr="004A403D">
        <w:t xml:space="preserve"> </w:t>
      </w:r>
      <w:r w:rsidRPr="004A403D">
        <w:t>обмена,</w:t>
      </w:r>
      <w:r w:rsidR="004A403D" w:rsidRPr="004A403D">
        <w:t xml:space="preserve"> </w:t>
      </w:r>
      <w:r w:rsidRPr="004A403D">
        <w:t>выгрузка</w:t>
      </w:r>
      <w:r w:rsidR="004A403D" w:rsidRPr="004A403D">
        <w:t xml:space="preserve"> </w:t>
      </w:r>
      <w:r w:rsidRPr="004A403D">
        <w:t>документа</w:t>
      </w:r>
      <w:r w:rsidR="004A403D" w:rsidRPr="004A403D">
        <w:t xml:space="preserve"> </w:t>
      </w:r>
      <w:r w:rsidRPr="004A403D">
        <w:t>выполняется</w:t>
      </w:r>
      <w:r w:rsidR="004A403D" w:rsidRPr="004A403D">
        <w:t xml:space="preserve"> </w:t>
      </w:r>
      <w:r w:rsidRPr="004A403D">
        <w:t>автоматически,</w:t>
      </w:r>
      <w:r w:rsidR="004A403D" w:rsidRPr="004A403D">
        <w:t xml:space="preserve"> </w:t>
      </w:r>
      <w:r w:rsidRPr="004A403D">
        <w:t>без</w:t>
      </w:r>
      <w:r w:rsidR="004A403D" w:rsidRPr="004A403D">
        <w:t xml:space="preserve"> </w:t>
      </w:r>
      <w:r w:rsidRPr="004A403D">
        <w:t>участия</w:t>
      </w:r>
      <w:r w:rsidR="004A403D" w:rsidRPr="004A403D">
        <w:t xml:space="preserve"> </w:t>
      </w:r>
      <w:r w:rsidRPr="004A403D">
        <w:t>ответственного</w:t>
      </w:r>
      <w:r w:rsidR="004A403D" w:rsidRPr="004A403D">
        <w:t xml:space="preserve"> </w:t>
      </w:r>
      <w:r w:rsidRPr="004A403D">
        <w:t>исполнителя</w:t>
      </w:r>
      <w:r w:rsidR="004A403D" w:rsidRPr="004A403D">
        <w:t xml:space="preserve"> </w:t>
      </w:r>
      <w:r w:rsidRPr="004A403D">
        <w:t>ТОФК.</w:t>
      </w:r>
    </w:p>
    <w:p w14:paraId="1F884E42" w14:textId="0262EA2D" w:rsidR="0030150B" w:rsidRPr="004A403D" w:rsidRDefault="0030150B" w:rsidP="004A403D">
      <w:pPr>
        <w:pStyle w:val="GOSTListnum2"/>
      </w:pPr>
      <w:r w:rsidRPr="004A403D">
        <w:t>В</w:t>
      </w:r>
      <w:r w:rsidR="004A403D" w:rsidRPr="004A403D">
        <w:t xml:space="preserve"> </w:t>
      </w:r>
      <w:r w:rsidRPr="004A403D">
        <w:t>случае</w:t>
      </w:r>
      <w:r w:rsidR="004A403D" w:rsidRPr="004A403D">
        <w:t xml:space="preserve"> </w:t>
      </w:r>
      <w:r w:rsidRPr="004A403D">
        <w:t>внештатных</w:t>
      </w:r>
      <w:r w:rsidR="004A403D" w:rsidRPr="004A403D">
        <w:t xml:space="preserve"> </w:t>
      </w:r>
      <w:r w:rsidRPr="004A403D">
        <w:t>ситуаций</w:t>
      </w:r>
      <w:r w:rsidR="004A403D" w:rsidRPr="004A403D">
        <w:t xml:space="preserve"> </w:t>
      </w:r>
      <w:r w:rsidRPr="004A403D">
        <w:t>(проблемы</w:t>
      </w:r>
      <w:r w:rsidR="004A403D" w:rsidRPr="004A403D">
        <w:t xml:space="preserve"> </w:t>
      </w:r>
      <w:r w:rsidRPr="004A403D">
        <w:t>сети</w:t>
      </w:r>
      <w:r w:rsidR="004A403D" w:rsidRPr="004A403D">
        <w:t xml:space="preserve"> </w:t>
      </w:r>
      <w:r w:rsidRPr="004A403D">
        <w:t>и</w:t>
      </w:r>
      <w:r w:rsidR="004A403D" w:rsidRPr="004A403D">
        <w:t xml:space="preserve"> </w:t>
      </w:r>
      <w:r w:rsidRPr="004A403D">
        <w:t>прочее)</w:t>
      </w:r>
      <w:r w:rsidR="004A403D" w:rsidRPr="004A403D">
        <w:t xml:space="preserve"> </w:t>
      </w:r>
      <w:r w:rsidRPr="004A403D">
        <w:t>ответственный</w:t>
      </w:r>
      <w:r w:rsidR="004A403D" w:rsidRPr="004A403D">
        <w:t xml:space="preserve"> </w:t>
      </w:r>
      <w:r w:rsidRPr="004A403D">
        <w:t>исполнитель</w:t>
      </w:r>
      <w:r w:rsidR="004A403D" w:rsidRPr="004A403D">
        <w:t xml:space="preserve"> </w:t>
      </w:r>
      <w:r w:rsidRPr="004A403D">
        <w:t>ТОФК</w:t>
      </w:r>
      <w:r w:rsidR="004A403D" w:rsidRPr="004A403D">
        <w:t xml:space="preserve"> </w:t>
      </w:r>
      <w:r w:rsidRPr="004A403D">
        <w:t>нажимает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Системе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</w:t>
      </w:r>
      <w:r w:rsidRPr="004A403D">
        <w:t>кнопку</w:t>
      </w:r>
      <w:r w:rsidR="004A403D" w:rsidRPr="004A403D">
        <w:t xml:space="preserve"> «</w:t>
      </w:r>
      <w:r w:rsidRPr="004A403D">
        <w:t>Экспорт</w:t>
      </w:r>
      <w:r w:rsidR="004A403D" w:rsidRPr="004A403D">
        <w:t xml:space="preserve">» </w:t>
      </w:r>
      <w:r w:rsidRPr="004A403D">
        <w:t>и</w:t>
      </w:r>
      <w:r w:rsidR="004A403D" w:rsidRPr="004A403D">
        <w:t xml:space="preserve"> </w:t>
      </w:r>
      <w:r w:rsidRPr="004A403D">
        <w:t>выполняет</w:t>
      </w:r>
      <w:r w:rsidR="004A403D" w:rsidRPr="004A403D">
        <w:t xml:space="preserve"> </w:t>
      </w:r>
      <w:r w:rsidRPr="004A403D">
        <w:t>выгрузку</w:t>
      </w:r>
      <w:r w:rsidR="004A403D" w:rsidRPr="004A403D">
        <w:t xml:space="preserve"> </w:t>
      </w:r>
      <w:r w:rsidRPr="004A403D">
        <w:t>структурированного</w:t>
      </w:r>
      <w:r w:rsidR="004A403D" w:rsidRPr="004A403D">
        <w:t xml:space="preserve"> </w:t>
      </w:r>
      <w:r w:rsidRPr="004A403D">
        <w:t>файла</w:t>
      </w:r>
      <w:r w:rsidR="004A403D" w:rsidRPr="004A403D">
        <w:t xml:space="preserve"> </w:t>
      </w:r>
      <w:r w:rsidRPr="004A403D">
        <w:t>(ED101)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каталог</w:t>
      </w:r>
      <w:r w:rsidR="004A403D" w:rsidRPr="004A403D">
        <w:t xml:space="preserve"> </w:t>
      </w:r>
      <w:r w:rsidRPr="004A403D">
        <w:t>обмена.</w:t>
      </w:r>
      <w:r w:rsidR="004A403D" w:rsidRPr="004A403D">
        <w:t xml:space="preserve">  </w:t>
      </w:r>
      <w:r w:rsidRPr="004A403D">
        <w:t>Кнопка</w:t>
      </w:r>
      <w:r w:rsidR="004A403D" w:rsidRPr="004A403D">
        <w:t xml:space="preserve"> «</w:t>
      </w:r>
      <w:r w:rsidRPr="004A403D">
        <w:t>Экспорт</w:t>
      </w:r>
      <w:r w:rsidR="004A403D" w:rsidRPr="004A403D">
        <w:t xml:space="preserve">» </w:t>
      </w:r>
      <w:r w:rsidRPr="004A403D">
        <w:t>доступна:</w:t>
      </w:r>
    </w:p>
    <w:p w14:paraId="4B2F08CD" w14:textId="796AEB2E" w:rsidR="0030150B" w:rsidRPr="004A403D" w:rsidRDefault="0030150B" w:rsidP="004A403D">
      <w:pPr>
        <w:pStyle w:val="GOSTListmark4"/>
      </w:pPr>
      <w:r w:rsidRPr="004A403D">
        <w:t>для</w:t>
      </w:r>
      <w:r w:rsidR="004A403D" w:rsidRPr="004A403D">
        <w:t xml:space="preserve"> </w:t>
      </w:r>
      <w:r w:rsidRPr="004A403D">
        <w:t>документов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</w:t>
      </w:r>
      <w:r w:rsidRPr="004A403D">
        <w:t>статусе</w:t>
      </w:r>
      <w:r w:rsidR="004A403D" w:rsidRPr="004A403D">
        <w:t xml:space="preserve"> «</w:t>
      </w:r>
      <w:r w:rsidRPr="004A403D">
        <w:t>Подписан</w:t>
      </w:r>
      <w:r w:rsidR="004A403D" w:rsidRPr="004A403D">
        <w:t xml:space="preserve">» </w:t>
      </w:r>
      <w:r w:rsidRPr="004A403D">
        <w:t>и</w:t>
      </w:r>
      <w:r w:rsidR="004A403D" w:rsidRPr="004A403D">
        <w:t xml:space="preserve"> «</w:t>
      </w:r>
      <w:r w:rsidRPr="004A403D">
        <w:t>Отправлен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банк</w:t>
      </w:r>
      <w:r w:rsidR="004A403D" w:rsidRPr="004A403D">
        <w:t>»</w:t>
      </w:r>
      <w:r w:rsidR="004A403D">
        <w:t>;</w:t>
      </w:r>
    </w:p>
    <w:p w14:paraId="66717D9B" w14:textId="3E57FF5E" w:rsidR="0030150B" w:rsidRPr="004A403D" w:rsidRDefault="0030150B" w:rsidP="004A403D">
      <w:pPr>
        <w:pStyle w:val="GOSTListmark4"/>
      </w:pPr>
      <w:r w:rsidRPr="004A403D">
        <w:t>для</w:t>
      </w:r>
      <w:r w:rsidR="004A403D" w:rsidRPr="004A403D">
        <w:t xml:space="preserve"> </w:t>
      </w:r>
      <w:r w:rsidRPr="004A403D">
        <w:t>нажатия</w:t>
      </w:r>
      <w:r w:rsidR="004A403D" w:rsidRPr="004A403D">
        <w:t xml:space="preserve"> </w:t>
      </w:r>
      <w:r w:rsidRPr="004A403D">
        <w:t>пользователям</w:t>
      </w:r>
      <w:r w:rsidR="004A403D" w:rsidRPr="004A403D">
        <w:t xml:space="preserve"> </w:t>
      </w:r>
      <w:r w:rsidRPr="004A403D">
        <w:t>с</w:t>
      </w:r>
      <w:r w:rsidR="004A403D" w:rsidRPr="004A403D">
        <w:t xml:space="preserve"> </w:t>
      </w:r>
      <w:r w:rsidRPr="004A403D">
        <w:t>полномочиями</w:t>
      </w:r>
      <w:r w:rsidR="004A403D" w:rsidRPr="004A403D">
        <w:t xml:space="preserve"> </w:t>
      </w:r>
      <w:r w:rsidRPr="004A403D">
        <w:t>по</w:t>
      </w:r>
      <w:r w:rsidR="004A403D" w:rsidRPr="004A403D">
        <w:t xml:space="preserve"> </w:t>
      </w:r>
      <w:r w:rsidRPr="004A403D">
        <w:t>работе</w:t>
      </w:r>
      <w:r w:rsidR="004A403D" w:rsidRPr="004A403D">
        <w:t xml:space="preserve"> </w:t>
      </w:r>
      <w:r w:rsidRPr="004A403D">
        <w:t>с</w:t>
      </w:r>
      <w:r w:rsidR="004A403D" w:rsidRPr="004A403D">
        <w:t xml:space="preserve"> </w:t>
      </w:r>
      <w:r w:rsidRPr="004A403D">
        <w:t>Платежным</w:t>
      </w:r>
      <w:r w:rsidR="004A403D" w:rsidRPr="004A403D">
        <w:t xml:space="preserve"> </w:t>
      </w:r>
      <w:r w:rsidRPr="004A403D">
        <w:t>поручением.</w:t>
      </w:r>
    </w:p>
    <w:p w14:paraId="7FE3EC0B" w14:textId="77777777" w:rsidR="004A403D" w:rsidRDefault="0030150B" w:rsidP="004A403D">
      <w:pPr>
        <w:pStyle w:val="GOSTListnum2"/>
      </w:pPr>
      <w:r w:rsidRPr="004A403D">
        <w:t>Также</w:t>
      </w:r>
      <w:r w:rsidR="004A403D" w:rsidRPr="004A403D">
        <w:t xml:space="preserve"> </w:t>
      </w:r>
      <w:r w:rsidRPr="004A403D">
        <w:t>ответственный</w:t>
      </w:r>
      <w:r w:rsidR="004A403D" w:rsidRPr="004A403D">
        <w:t xml:space="preserve"> </w:t>
      </w:r>
      <w:r w:rsidRPr="004A403D">
        <w:t>исполнитель</w:t>
      </w:r>
      <w:r w:rsidR="004A403D" w:rsidRPr="004A403D">
        <w:t xml:space="preserve"> </w:t>
      </w:r>
      <w:r w:rsidRPr="004A403D">
        <w:t>ТОФК</w:t>
      </w:r>
      <w:r w:rsidR="004A403D" w:rsidRPr="004A403D">
        <w:t xml:space="preserve"> </w:t>
      </w:r>
      <w:r w:rsidRPr="004A403D">
        <w:t>может</w:t>
      </w:r>
      <w:r w:rsidR="004A403D" w:rsidRPr="004A403D">
        <w:t xml:space="preserve"> </w:t>
      </w:r>
      <w:r w:rsidRPr="004A403D">
        <w:t>направить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Банк</w:t>
      </w:r>
      <w:r w:rsidR="004A403D" w:rsidRPr="004A403D">
        <w:t xml:space="preserve"> </w:t>
      </w:r>
      <w:r w:rsidRPr="004A403D">
        <w:t>Платежное</w:t>
      </w:r>
      <w:r w:rsidR="004A403D" w:rsidRPr="004A403D">
        <w:t xml:space="preserve"> </w:t>
      </w:r>
      <w:r w:rsidRPr="004A403D">
        <w:t>поручение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бумажном</w:t>
      </w:r>
      <w:r w:rsidR="004A403D" w:rsidRPr="004A403D">
        <w:t xml:space="preserve"> </w:t>
      </w:r>
      <w:r w:rsidRPr="004A403D">
        <w:t>виде</w:t>
      </w:r>
      <w:r w:rsidR="004A403D" w:rsidRPr="004A403D">
        <w:t xml:space="preserve"> </w:t>
      </w:r>
      <w:r w:rsidRPr="004A403D">
        <w:t>через</w:t>
      </w:r>
      <w:r w:rsidR="004A403D" w:rsidRPr="004A403D">
        <w:t xml:space="preserve"> </w:t>
      </w:r>
      <w:r w:rsidRPr="004A403D">
        <w:t>формирование</w:t>
      </w:r>
      <w:r w:rsidR="004A403D" w:rsidRPr="004A403D">
        <w:t xml:space="preserve"> </w:t>
      </w:r>
      <w:r w:rsidRPr="004A403D">
        <w:t>печатного</w:t>
      </w:r>
      <w:r w:rsidR="004A403D" w:rsidRPr="004A403D">
        <w:t xml:space="preserve"> </w:t>
      </w:r>
      <w:r w:rsidRPr="004A403D">
        <w:t>оттиска</w:t>
      </w:r>
      <w:r w:rsidR="004A403D" w:rsidRPr="004A403D">
        <w:t xml:space="preserve"> </w:t>
      </w:r>
      <w:r w:rsidRPr="004A403D">
        <w:t>визуальной</w:t>
      </w:r>
      <w:r w:rsidR="004A403D" w:rsidRPr="004A403D">
        <w:t xml:space="preserve"> </w:t>
      </w:r>
      <w:r w:rsidRPr="004A403D">
        <w:t>формы.</w:t>
      </w:r>
    </w:p>
    <w:p w14:paraId="2AEC9B0C" w14:textId="10D8B0A6" w:rsidR="0030150B" w:rsidRPr="004A403D" w:rsidRDefault="0030150B" w:rsidP="004A403D">
      <w:pPr>
        <w:pStyle w:val="GOSTListnormal28"/>
      </w:pPr>
      <w:r w:rsidRPr="004A403D">
        <w:lastRenderedPageBreak/>
        <w:t>Статус</w:t>
      </w:r>
      <w:r w:rsidR="004A403D" w:rsidRPr="004A403D">
        <w:t xml:space="preserve"> </w:t>
      </w:r>
      <w:r w:rsidR="0064045C">
        <w:t xml:space="preserve">связанного Объявления на взнос наличными </w:t>
      </w:r>
      <w:r w:rsidRPr="004A403D">
        <w:t>изменяется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«</w:t>
      </w:r>
      <w:r w:rsidRPr="004A403D">
        <w:t>Отправлен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банк</w:t>
      </w:r>
      <w:r w:rsidR="004A403D" w:rsidRPr="004A403D">
        <w:t>»</w:t>
      </w:r>
      <w:r w:rsidRPr="004A403D">
        <w:t>,</w:t>
      </w:r>
      <w:r w:rsidR="004A403D" w:rsidRPr="004A403D">
        <w:t xml:space="preserve"> </w:t>
      </w:r>
      <w:r w:rsidRPr="004A403D">
        <w:t>если</w:t>
      </w:r>
      <w:r w:rsidR="004A403D" w:rsidRPr="004A403D">
        <w:t xml:space="preserve"> </w:t>
      </w:r>
      <w:r w:rsidRPr="004A403D">
        <w:t>для</w:t>
      </w:r>
      <w:r w:rsidR="004A403D" w:rsidRPr="004A403D">
        <w:t xml:space="preserve"> </w:t>
      </w:r>
      <w:r w:rsidRPr="004A403D">
        <w:t>всех</w:t>
      </w:r>
      <w:r w:rsidR="004A403D" w:rsidRPr="004A403D">
        <w:t xml:space="preserve"> </w:t>
      </w:r>
      <w:r w:rsidRPr="004A403D">
        <w:t>связанных</w:t>
      </w:r>
      <w:r w:rsidR="0064045C">
        <w:t xml:space="preserve"> </w:t>
      </w:r>
      <w:r w:rsidRPr="004A403D">
        <w:t>Платежных</w:t>
      </w:r>
      <w:r w:rsidR="004A403D" w:rsidRPr="004A403D">
        <w:t xml:space="preserve"> </w:t>
      </w:r>
      <w:r w:rsidRPr="004A403D">
        <w:t>поручений</w:t>
      </w:r>
      <w:r w:rsidR="004A403D" w:rsidRPr="004A403D">
        <w:t xml:space="preserve"> </w:t>
      </w:r>
      <w:r w:rsidRPr="004A403D">
        <w:t>установлен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«</w:t>
      </w:r>
      <w:r w:rsidRPr="004A403D">
        <w:t>Отправлен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банк</w:t>
      </w:r>
      <w:r w:rsidR="004A403D" w:rsidRPr="004A403D">
        <w:t>»</w:t>
      </w:r>
    </w:p>
    <w:p w14:paraId="5204D8E0" w14:textId="09DA37FB" w:rsidR="0030150B" w:rsidRPr="004A403D" w:rsidRDefault="0030150B" w:rsidP="004A403D">
      <w:pPr>
        <w:pStyle w:val="GOSTListnum"/>
      </w:pPr>
      <w:r w:rsidRPr="004A403D">
        <w:t>Кредитная</w:t>
      </w:r>
      <w:r w:rsidR="004A403D" w:rsidRPr="004A403D">
        <w:t xml:space="preserve"> </w:t>
      </w:r>
      <w:r w:rsidRPr="004A403D">
        <w:t>организация</w:t>
      </w:r>
      <w:r w:rsidR="004A403D" w:rsidRPr="004A403D">
        <w:t xml:space="preserve"> </w:t>
      </w:r>
      <w:r w:rsidRPr="004A403D">
        <w:t>обрабатывает</w:t>
      </w:r>
      <w:r w:rsidR="004A403D" w:rsidRPr="004A403D">
        <w:t xml:space="preserve"> </w:t>
      </w:r>
      <w:r w:rsidRPr="004A403D">
        <w:t>полученное</w:t>
      </w:r>
      <w:r w:rsidR="004A403D" w:rsidRPr="004A403D">
        <w:t xml:space="preserve"> </w:t>
      </w:r>
      <w:r w:rsidRPr="004A403D">
        <w:t>Платежное</w:t>
      </w:r>
      <w:r w:rsidR="004A403D" w:rsidRPr="004A403D">
        <w:t xml:space="preserve"> </w:t>
      </w:r>
      <w:r w:rsidRPr="004A403D">
        <w:t>поручение,</w:t>
      </w:r>
      <w:r w:rsidR="004A403D" w:rsidRPr="004A403D">
        <w:t xml:space="preserve"> </w:t>
      </w:r>
      <w:r w:rsidRPr="004A403D">
        <w:t>формирует</w:t>
      </w:r>
      <w:r w:rsidR="004A403D" w:rsidRPr="004A403D">
        <w:t xml:space="preserve"> </w:t>
      </w:r>
      <w:r w:rsidRPr="004A403D">
        <w:t>и</w:t>
      </w:r>
      <w:r w:rsidR="004A403D" w:rsidRPr="004A403D">
        <w:t xml:space="preserve"> </w:t>
      </w:r>
      <w:r w:rsidRPr="004A403D">
        <w:t>направляет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ТОФК</w:t>
      </w:r>
      <w:r w:rsidR="004A403D" w:rsidRPr="004A403D">
        <w:t xml:space="preserve"> </w:t>
      </w:r>
      <w:r w:rsidRPr="004A403D">
        <w:t>квитанцию</w:t>
      </w:r>
      <w:r w:rsidR="004A403D" w:rsidRPr="004A403D">
        <w:t xml:space="preserve"> </w:t>
      </w:r>
      <w:r w:rsidRPr="004A403D">
        <w:t>с</w:t>
      </w:r>
      <w:r w:rsidR="004A403D" w:rsidRPr="004A403D">
        <w:t xml:space="preserve"> </w:t>
      </w:r>
      <w:r w:rsidRPr="004A403D">
        <w:t>результатами</w:t>
      </w:r>
      <w:r w:rsidR="004A403D" w:rsidRPr="004A403D">
        <w:t xml:space="preserve"> </w:t>
      </w:r>
      <w:r w:rsidRPr="004A403D">
        <w:t>обработки:</w:t>
      </w:r>
    </w:p>
    <w:p w14:paraId="1F00E816" w14:textId="5DFBFE8E" w:rsidR="0030150B" w:rsidRPr="004A403D" w:rsidRDefault="0030150B" w:rsidP="004A403D">
      <w:pPr>
        <w:pStyle w:val="GOSTListmark3"/>
      </w:pPr>
      <w:r w:rsidRPr="004A403D">
        <w:t>ED201,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случае</w:t>
      </w:r>
      <w:r w:rsidR="004A403D" w:rsidRPr="004A403D">
        <w:t xml:space="preserve"> </w:t>
      </w:r>
      <w:r w:rsidRPr="004A403D">
        <w:t>ошибки</w:t>
      </w:r>
      <w:r w:rsidR="004A403D" w:rsidRPr="004A403D">
        <w:t xml:space="preserve"> </w:t>
      </w:r>
      <w:r w:rsidRPr="004A403D">
        <w:t>обработки</w:t>
      </w:r>
      <w:r w:rsidR="004A403D">
        <w:t>;</w:t>
      </w:r>
    </w:p>
    <w:p w14:paraId="00D45E40" w14:textId="2761640E" w:rsidR="0030150B" w:rsidRPr="004A403D" w:rsidRDefault="0030150B" w:rsidP="004A403D">
      <w:pPr>
        <w:pStyle w:val="GOSTListmark3"/>
      </w:pPr>
      <w:r w:rsidRPr="004A403D">
        <w:t>ED206,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случае</w:t>
      </w:r>
      <w:r w:rsidR="004A403D" w:rsidRPr="004A403D">
        <w:t xml:space="preserve"> </w:t>
      </w:r>
      <w:r w:rsidRPr="004A403D">
        <w:t>исполнения</w:t>
      </w:r>
      <w:r w:rsidR="004A403D" w:rsidRPr="004A403D">
        <w:t xml:space="preserve"> </w:t>
      </w:r>
      <w:r w:rsidRPr="004A403D">
        <w:t>платежа</w:t>
      </w:r>
      <w:r w:rsidR="004A403D">
        <w:t>.</w:t>
      </w:r>
    </w:p>
    <w:p w14:paraId="6E3070F3" w14:textId="7E991717" w:rsidR="0030150B" w:rsidRPr="004A403D" w:rsidRDefault="0030150B" w:rsidP="004A403D">
      <w:pPr>
        <w:pStyle w:val="GOSTListnum"/>
      </w:pPr>
      <w:r w:rsidRPr="004A403D">
        <w:t>Квитанции,</w:t>
      </w:r>
      <w:r w:rsidR="004A403D" w:rsidRPr="004A403D">
        <w:t xml:space="preserve"> </w:t>
      </w:r>
      <w:r w:rsidRPr="004A403D">
        <w:t>полученные</w:t>
      </w:r>
      <w:r w:rsidR="004A403D" w:rsidRPr="004A403D">
        <w:t xml:space="preserve"> </w:t>
      </w:r>
      <w:r w:rsidRPr="004A403D">
        <w:t>из</w:t>
      </w:r>
      <w:r w:rsidR="004A403D" w:rsidRPr="004A403D">
        <w:t xml:space="preserve"> </w:t>
      </w:r>
      <w:r w:rsidRPr="004A403D">
        <w:t>кредитной</w:t>
      </w:r>
      <w:r w:rsidR="004A403D" w:rsidRPr="004A403D">
        <w:t xml:space="preserve"> </w:t>
      </w:r>
      <w:r w:rsidRPr="004A403D">
        <w:t>организации,</w:t>
      </w:r>
      <w:r w:rsidR="004A403D" w:rsidRPr="004A403D">
        <w:t xml:space="preserve"> </w:t>
      </w:r>
      <w:r w:rsidRPr="004A403D">
        <w:t>загружаются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ЛК</w:t>
      </w:r>
      <w:r w:rsidR="004A403D" w:rsidRPr="004A403D">
        <w:t xml:space="preserve"> </w:t>
      </w:r>
      <w:r w:rsidRPr="004A403D">
        <w:t>ТОФК:</w:t>
      </w:r>
    </w:p>
    <w:p w14:paraId="536A00DB" w14:textId="6BD21CFE" w:rsidR="0030150B" w:rsidRPr="004A403D" w:rsidRDefault="0030150B" w:rsidP="004A403D">
      <w:pPr>
        <w:pStyle w:val="GOSTListnum2"/>
      </w:pPr>
      <w:r w:rsidRPr="004A403D">
        <w:t>В</w:t>
      </w:r>
      <w:r w:rsidR="004A403D" w:rsidRPr="004A403D">
        <w:t xml:space="preserve"> </w:t>
      </w:r>
      <w:r w:rsidRPr="004A403D">
        <w:t>случае</w:t>
      </w:r>
      <w:r w:rsidR="004A403D" w:rsidRPr="004A403D">
        <w:t xml:space="preserve"> </w:t>
      </w:r>
      <w:r w:rsidRPr="004A403D">
        <w:t>электронного</w:t>
      </w:r>
      <w:r w:rsidR="004A403D" w:rsidRPr="004A403D">
        <w:t xml:space="preserve"> </w:t>
      </w:r>
      <w:r w:rsidRPr="004A403D">
        <w:t>обмена</w:t>
      </w:r>
      <w:r w:rsidR="004A403D" w:rsidRPr="004A403D">
        <w:t xml:space="preserve"> </w:t>
      </w:r>
      <w:r w:rsidRPr="004A403D">
        <w:t>с</w:t>
      </w:r>
      <w:r w:rsidR="004A403D" w:rsidRPr="004A403D">
        <w:t xml:space="preserve"> </w:t>
      </w:r>
      <w:r w:rsidRPr="004A403D">
        <w:t>кредитными</w:t>
      </w:r>
      <w:r w:rsidR="004A403D" w:rsidRPr="004A403D">
        <w:t xml:space="preserve"> </w:t>
      </w:r>
      <w:r w:rsidRPr="004A403D">
        <w:t>организациями</w:t>
      </w:r>
      <w:r w:rsidR="004A403D" w:rsidRPr="004A403D">
        <w:t xml:space="preserve"> </w:t>
      </w:r>
      <w:r w:rsidRPr="004A403D">
        <w:t>-</w:t>
      </w:r>
      <w:r w:rsidR="004A403D" w:rsidRPr="004A403D">
        <w:t xml:space="preserve"> </w:t>
      </w:r>
      <w:r w:rsidRPr="004A403D">
        <w:t>посредством</w:t>
      </w:r>
      <w:r w:rsidR="004A403D" w:rsidRPr="004A403D">
        <w:t xml:space="preserve"> </w:t>
      </w:r>
      <w:r w:rsidRPr="004A403D">
        <w:t>сервисного</w:t>
      </w:r>
      <w:r w:rsidR="004A403D" w:rsidRPr="004A403D">
        <w:t xml:space="preserve"> </w:t>
      </w:r>
      <w:r w:rsidRPr="004A403D">
        <w:t>обмена,</w:t>
      </w:r>
      <w:r w:rsidR="004A403D" w:rsidRPr="004A403D">
        <w:t xml:space="preserve"> </w:t>
      </w:r>
      <w:r w:rsidRPr="004A403D">
        <w:t>загрузка</w:t>
      </w:r>
      <w:r w:rsidR="004A403D" w:rsidRPr="004A403D">
        <w:t xml:space="preserve"> </w:t>
      </w:r>
      <w:r w:rsidRPr="004A403D">
        <w:t>квитанции</w:t>
      </w:r>
      <w:r w:rsidR="004A403D" w:rsidRPr="004A403D">
        <w:t xml:space="preserve"> </w:t>
      </w:r>
      <w:r w:rsidRPr="004A403D">
        <w:t>выполняется</w:t>
      </w:r>
      <w:r w:rsidR="004A403D" w:rsidRPr="004A403D">
        <w:t xml:space="preserve"> </w:t>
      </w:r>
      <w:r w:rsidRPr="004A403D">
        <w:t>автоматически,</w:t>
      </w:r>
      <w:r w:rsidR="004A403D" w:rsidRPr="004A403D">
        <w:t xml:space="preserve"> </w:t>
      </w:r>
      <w:r w:rsidRPr="004A403D">
        <w:t>без</w:t>
      </w:r>
      <w:r w:rsidR="004A403D" w:rsidRPr="004A403D">
        <w:t xml:space="preserve"> </w:t>
      </w:r>
      <w:r w:rsidRPr="004A403D">
        <w:t>участия</w:t>
      </w:r>
      <w:r w:rsidR="004A403D" w:rsidRPr="004A403D">
        <w:t xml:space="preserve"> </w:t>
      </w:r>
      <w:r w:rsidRPr="004A403D">
        <w:t>ответственного</w:t>
      </w:r>
      <w:r w:rsidR="004A403D" w:rsidRPr="004A403D">
        <w:t xml:space="preserve"> </w:t>
      </w:r>
      <w:r w:rsidRPr="004A403D">
        <w:t>исполнителя</w:t>
      </w:r>
      <w:r w:rsidR="004A403D" w:rsidRPr="004A403D">
        <w:t xml:space="preserve"> </w:t>
      </w:r>
      <w:r w:rsidRPr="004A403D">
        <w:t>ТОФК.</w:t>
      </w:r>
    </w:p>
    <w:p w14:paraId="24AFAA33" w14:textId="10669EDE" w:rsidR="0030150B" w:rsidRDefault="0030150B" w:rsidP="004A403D">
      <w:pPr>
        <w:pStyle w:val="GOSTListnum2"/>
      </w:pPr>
      <w:r w:rsidRPr="004A403D">
        <w:t>В</w:t>
      </w:r>
      <w:r w:rsidR="004A403D" w:rsidRPr="004A403D">
        <w:t xml:space="preserve"> </w:t>
      </w:r>
      <w:r w:rsidRPr="004A403D">
        <w:t>случае</w:t>
      </w:r>
      <w:r w:rsidR="004A403D" w:rsidRPr="004A403D">
        <w:t xml:space="preserve"> </w:t>
      </w:r>
      <w:r w:rsidRPr="004A403D">
        <w:t>внештатных</w:t>
      </w:r>
      <w:r w:rsidR="004A403D" w:rsidRPr="004A403D">
        <w:t xml:space="preserve"> </w:t>
      </w:r>
      <w:r w:rsidRPr="004A403D">
        <w:t>ситуаций</w:t>
      </w:r>
      <w:r w:rsidR="004A403D" w:rsidRPr="004A403D">
        <w:t xml:space="preserve"> </w:t>
      </w:r>
      <w:r w:rsidRPr="004A403D">
        <w:t>(проблемы</w:t>
      </w:r>
      <w:r w:rsidR="004A403D" w:rsidRPr="004A403D">
        <w:t xml:space="preserve"> </w:t>
      </w:r>
      <w:r w:rsidRPr="004A403D">
        <w:t>сети</w:t>
      </w:r>
      <w:r w:rsidR="004A403D" w:rsidRPr="004A403D">
        <w:t xml:space="preserve"> </w:t>
      </w:r>
      <w:r w:rsidRPr="004A403D">
        <w:t>и</w:t>
      </w:r>
      <w:r w:rsidR="004A403D" w:rsidRPr="004A403D">
        <w:t xml:space="preserve"> </w:t>
      </w:r>
      <w:r w:rsidRPr="004A403D">
        <w:t>прочее)</w:t>
      </w:r>
      <w:r w:rsidR="004A403D" w:rsidRPr="004A403D">
        <w:t xml:space="preserve"> </w:t>
      </w:r>
      <w:r w:rsidRPr="004A403D">
        <w:t>ответственный</w:t>
      </w:r>
      <w:r w:rsidR="004A403D" w:rsidRPr="004A403D">
        <w:t xml:space="preserve"> </w:t>
      </w:r>
      <w:r w:rsidRPr="004A403D">
        <w:t>исполнитель</w:t>
      </w:r>
      <w:r w:rsidR="004A403D" w:rsidRPr="004A403D">
        <w:t xml:space="preserve"> </w:t>
      </w:r>
      <w:r w:rsidRPr="004A403D">
        <w:t>ТОФК</w:t>
      </w:r>
      <w:r w:rsidR="004A403D" w:rsidRPr="004A403D">
        <w:t xml:space="preserve"> </w:t>
      </w:r>
      <w:r w:rsidRPr="004A403D">
        <w:t>нажимает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Системе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</w:t>
      </w:r>
      <w:r w:rsidRPr="004A403D">
        <w:t>кнопку</w:t>
      </w:r>
      <w:r w:rsidR="004A403D" w:rsidRPr="004A403D">
        <w:t xml:space="preserve"> «</w:t>
      </w:r>
      <w:r w:rsidRPr="004A403D">
        <w:t>Импорт</w:t>
      </w:r>
      <w:r w:rsidR="004A403D" w:rsidRPr="004A403D">
        <w:t xml:space="preserve">» </w:t>
      </w:r>
      <w:r w:rsidRPr="004A403D">
        <w:t>и</w:t>
      </w:r>
      <w:r w:rsidR="004A403D" w:rsidRPr="004A403D">
        <w:t xml:space="preserve"> </w:t>
      </w:r>
      <w:r w:rsidRPr="004A403D">
        <w:t>выполняет</w:t>
      </w:r>
      <w:r w:rsidR="004A403D" w:rsidRPr="004A403D">
        <w:t xml:space="preserve"> </w:t>
      </w:r>
      <w:r w:rsidRPr="004A403D">
        <w:t>выгрузку</w:t>
      </w:r>
      <w:r w:rsidR="004A403D" w:rsidRPr="004A403D">
        <w:t xml:space="preserve"> </w:t>
      </w:r>
      <w:r w:rsidRPr="004A403D">
        <w:t>структурированного</w:t>
      </w:r>
      <w:r w:rsidR="004A403D" w:rsidRPr="004A403D">
        <w:t xml:space="preserve"> </w:t>
      </w:r>
      <w:r w:rsidRPr="004A403D">
        <w:t>файла</w:t>
      </w:r>
      <w:r w:rsidR="004A403D" w:rsidRPr="004A403D">
        <w:t xml:space="preserve"> </w:t>
      </w:r>
      <w:r w:rsidRPr="004A403D">
        <w:t>(ED201/206)</w:t>
      </w:r>
      <w:r w:rsidR="004A403D" w:rsidRPr="004A403D">
        <w:t xml:space="preserve"> </w:t>
      </w:r>
      <w:r w:rsidRPr="004A403D">
        <w:t>из</w:t>
      </w:r>
      <w:r w:rsidR="004A403D" w:rsidRPr="004A403D">
        <w:t xml:space="preserve"> </w:t>
      </w:r>
      <w:r w:rsidRPr="004A403D">
        <w:t>каталога</w:t>
      </w:r>
      <w:r w:rsidR="004A403D" w:rsidRPr="004A403D">
        <w:t xml:space="preserve"> </w:t>
      </w:r>
      <w:r w:rsidRPr="004A403D">
        <w:t>обмена.</w:t>
      </w:r>
      <w:r w:rsidR="004A403D" w:rsidRPr="004A403D">
        <w:t xml:space="preserve"> </w:t>
      </w:r>
      <w:r w:rsidRPr="004A403D">
        <w:t>Кнопка</w:t>
      </w:r>
      <w:r w:rsidR="004A403D" w:rsidRPr="004A403D">
        <w:t xml:space="preserve"> «</w:t>
      </w:r>
      <w:r w:rsidRPr="004A403D">
        <w:t>Импорт</w:t>
      </w:r>
      <w:r w:rsidR="004A403D" w:rsidRPr="004A403D">
        <w:t xml:space="preserve">» </w:t>
      </w:r>
      <w:r w:rsidRPr="004A403D">
        <w:t>доступна</w:t>
      </w:r>
      <w:r w:rsidR="004A403D" w:rsidRPr="004A403D">
        <w:t xml:space="preserve"> </w:t>
      </w:r>
      <w:r w:rsidRPr="004A403D">
        <w:t>для</w:t>
      </w:r>
      <w:r w:rsidR="004A403D" w:rsidRPr="004A403D">
        <w:t xml:space="preserve"> </w:t>
      </w:r>
      <w:r w:rsidRPr="004A403D">
        <w:t>нажатия</w:t>
      </w:r>
      <w:r w:rsidR="004A403D" w:rsidRPr="004A403D">
        <w:t xml:space="preserve"> </w:t>
      </w:r>
      <w:r w:rsidRPr="004A403D">
        <w:t>пользователям</w:t>
      </w:r>
      <w:r w:rsidR="004A403D" w:rsidRPr="004A403D">
        <w:t xml:space="preserve"> </w:t>
      </w:r>
      <w:r w:rsidRPr="004A403D">
        <w:t>с</w:t>
      </w:r>
      <w:r w:rsidR="004A403D" w:rsidRPr="004A403D">
        <w:t xml:space="preserve"> </w:t>
      </w:r>
      <w:r w:rsidRPr="004A403D">
        <w:t>полномочиями</w:t>
      </w:r>
      <w:r w:rsidR="004A403D" w:rsidRPr="004A403D">
        <w:t xml:space="preserve"> </w:t>
      </w:r>
      <w:r w:rsidRPr="004A403D">
        <w:t>по</w:t>
      </w:r>
      <w:r w:rsidR="004A403D" w:rsidRPr="004A403D">
        <w:t xml:space="preserve"> </w:t>
      </w:r>
      <w:r w:rsidRPr="004A403D">
        <w:t>работе</w:t>
      </w:r>
      <w:r w:rsidR="004A403D" w:rsidRPr="004A403D">
        <w:t xml:space="preserve"> </w:t>
      </w:r>
      <w:r w:rsidRPr="004A403D">
        <w:t>с</w:t>
      </w:r>
      <w:r w:rsidR="004A403D" w:rsidRPr="004A403D">
        <w:t xml:space="preserve"> </w:t>
      </w:r>
      <w:r w:rsidRPr="004A403D">
        <w:t>Платежным</w:t>
      </w:r>
      <w:r w:rsidR="004A403D" w:rsidRPr="004A403D">
        <w:t xml:space="preserve"> </w:t>
      </w:r>
      <w:r w:rsidRPr="004A403D">
        <w:t>поручением.</w:t>
      </w:r>
    </w:p>
    <w:p w14:paraId="4BE9525C" w14:textId="5CEE2691" w:rsidR="00A55AB6" w:rsidRPr="004A403D" w:rsidRDefault="00A55AB6" w:rsidP="00A55AB6">
      <w:pPr>
        <w:pStyle w:val="GOSTFigure"/>
      </w:pPr>
      <w:r w:rsidRPr="00A55AB6">
        <w:rPr>
          <w:noProof/>
        </w:rPr>
        <w:drawing>
          <wp:inline distT="0" distB="0" distL="0" distR="0" wp14:anchorId="374A7027" wp14:editId="56193BB6">
            <wp:extent cx="6115685" cy="1352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1550" cy="135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13BCD" w14:textId="54162DBC" w:rsidR="0030150B" w:rsidRPr="004A403D" w:rsidRDefault="0030150B" w:rsidP="004A403D">
      <w:pPr>
        <w:pStyle w:val="GOSTListnum"/>
      </w:pPr>
      <w:r w:rsidRPr="004A403D">
        <w:t>В</w:t>
      </w:r>
      <w:r w:rsidR="004A403D" w:rsidRPr="004A403D">
        <w:t xml:space="preserve"> </w:t>
      </w:r>
      <w:r w:rsidRPr="004A403D">
        <w:t>результате</w:t>
      </w:r>
      <w:r w:rsidR="004A403D" w:rsidRPr="004A403D">
        <w:t xml:space="preserve"> </w:t>
      </w:r>
      <w:r w:rsidRPr="004A403D">
        <w:t>обработки</w:t>
      </w:r>
      <w:r w:rsidR="004A403D" w:rsidRPr="004A403D">
        <w:t xml:space="preserve"> </w:t>
      </w:r>
      <w:r w:rsidRPr="004A403D">
        <w:t>квитанции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ЛК</w:t>
      </w:r>
      <w:r w:rsidR="004A403D" w:rsidRPr="004A403D">
        <w:t xml:space="preserve"> </w:t>
      </w:r>
      <w:r w:rsidRPr="004A403D">
        <w:t>ТОФК</w:t>
      </w:r>
      <w:r w:rsidR="004A403D" w:rsidRPr="004A403D">
        <w:t xml:space="preserve"> </w:t>
      </w:r>
      <w:r w:rsidRPr="004A403D">
        <w:t>Платежное</w:t>
      </w:r>
      <w:r w:rsidR="004A403D" w:rsidRPr="004A403D">
        <w:t xml:space="preserve"> </w:t>
      </w:r>
      <w:r w:rsidRPr="004A403D">
        <w:t>поручение</w:t>
      </w:r>
      <w:r w:rsidR="004A403D" w:rsidRPr="004A403D">
        <w:t xml:space="preserve"> </w:t>
      </w:r>
      <w:r w:rsidRPr="004A403D">
        <w:t>изменяет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«</w:t>
      </w:r>
      <w:r w:rsidRPr="004A403D">
        <w:t>Исполнен</w:t>
      </w:r>
      <w:r w:rsidR="004A403D" w:rsidRPr="004A403D">
        <w:t xml:space="preserve">» </w:t>
      </w:r>
      <w:r w:rsidRPr="004A403D">
        <w:t>или</w:t>
      </w:r>
      <w:r w:rsidR="004A403D" w:rsidRPr="004A403D">
        <w:t xml:space="preserve"> «</w:t>
      </w:r>
      <w:r w:rsidRPr="004A403D">
        <w:t>Отказан</w:t>
      </w:r>
      <w:r w:rsidR="004A403D" w:rsidRPr="004A403D">
        <w:t xml:space="preserve"> </w:t>
      </w:r>
      <w:r w:rsidRPr="004A403D">
        <w:t>банком</w:t>
      </w:r>
      <w:r w:rsidR="004A403D" w:rsidRPr="004A403D">
        <w:t>»</w:t>
      </w:r>
      <w:r w:rsidRPr="004A403D">
        <w:t>.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</w:t>
      </w:r>
      <w:r w:rsidR="00AC5E00">
        <w:t>связанного</w:t>
      </w:r>
      <w:r w:rsidR="004A403D" w:rsidRPr="004A403D">
        <w:t xml:space="preserve"> </w:t>
      </w:r>
      <w:r w:rsidR="00AC5E00">
        <w:t>Объявления на взнос наличными</w:t>
      </w:r>
      <w:r w:rsidR="004A403D" w:rsidRPr="004A403D">
        <w:t xml:space="preserve"> </w:t>
      </w:r>
      <w:r w:rsidRPr="004A403D">
        <w:t>изменяется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«</w:t>
      </w:r>
      <w:r w:rsidRPr="004A403D">
        <w:t>Исполнен</w:t>
      </w:r>
      <w:r w:rsidR="004A403D" w:rsidRPr="004A403D">
        <w:t>»</w:t>
      </w:r>
      <w:r w:rsidRPr="004A403D">
        <w:t>,</w:t>
      </w:r>
      <w:r w:rsidR="004A403D" w:rsidRPr="004A403D">
        <w:t xml:space="preserve"> </w:t>
      </w:r>
      <w:r w:rsidRPr="004A403D">
        <w:t>если</w:t>
      </w:r>
      <w:r w:rsidR="004A403D" w:rsidRPr="004A403D">
        <w:t xml:space="preserve"> </w:t>
      </w:r>
      <w:r w:rsidRPr="004A403D">
        <w:t>для</w:t>
      </w:r>
      <w:r w:rsidR="004A403D" w:rsidRPr="004A403D">
        <w:t xml:space="preserve"> </w:t>
      </w:r>
      <w:r w:rsidRPr="004A403D">
        <w:t>всех</w:t>
      </w:r>
      <w:r w:rsidR="004A403D" w:rsidRPr="004A403D">
        <w:t xml:space="preserve"> </w:t>
      </w:r>
      <w:r w:rsidRPr="004A403D">
        <w:t>связанных</w:t>
      </w:r>
      <w:r w:rsidR="00AC5E00">
        <w:t xml:space="preserve"> </w:t>
      </w:r>
      <w:r w:rsidRPr="004A403D">
        <w:t>Платежных</w:t>
      </w:r>
      <w:r w:rsidR="004A403D" w:rsidRPr="004A403D">
        <w:t xml:space="preserve"> </w:t>
      </w:r>
      <w:r w:rsidRPr="004A403D">
        <w:t>поручений</w:t>
      </w:r>
      <w:r w:rsidR="004A403D" w:rsidRPr="004A403D">
        <w:t xml:space="preserve"> </w:t>
      </w:r>
      <w:r w:rsidRPr="004A403D">
        <w:t>установлен</w:t>
      </w:r>
      <w:r w:rsidR="004A403D" w:rsidRPr="004A403D">
        <w:t xml:space="preserve"> </w:t>
      </w:r>
      <w:r w:rsidRPr="004A403D">
        <w:t>статус</w:t>
      </w:r>
      <w:r w:rsidR="004A403D" w:rsidRPr="004A403D">
        <w:t xml:space="preserve"> «</w:t>
      </w:r>
      <w:r w:rsidRPr="004A403D">
        <w:t>Исполнен</w:t>
      </w:r>
      <w:r w:rsidR="004A403D" w:rsidRPr="004A403D">
        <w:t>»</w:t>
      </w:r>
      <w:r w:rsidR="004A403D">
        <w:t>.</w:t>
      </w:r>
    </w:p>
    <w:p w14:paraId="41079151" w14:textId="37A8632D" w:rsidR="000F45C8" w:rsidRPr="004A403D" w:rsidRDefault="0030150B" w:rsidP="004A403D">
      <w:pPr>
        <w:pStyle w:val="GOSTListnum"/>
      </w:pPr>
      <w:r w:rsidRPr="004A403D">
        <w:t>Ответственный</w:t>
      </w:r>
      <w:r w:rsidR="004A403D" w:rsidRPr="004A403D">
        <w:t xml:space="preserve"> </w:t>
      </w:r>
      <w:r w:rsidRPr="004A403D">
        <w:t>исполнитель</w:t>
      </w:r>
      <w:r w:rsidR="004A403D" w:rsidRPr="004A403D">
        <w:t xml:space="preserve"> </w:t>
      </w:r>
      <w:r w:rsidRPr="004A403D">
        <w:t>может</w:t>
      </w:r>
      <w:r w:rsidR="004A403D" w:rsidRPr="004A403D">
        <w:t xml:space="preserve"> </w:t>
      </w:r>
      <w:r w:rsidRPr="004A403D">
        <w:t>сформировать</w:t>
      </w:r>
      <w:r w:rsidR="004A403D" w:rsidRPr="004A403D">
        <w:t xml:space="preserve"> </w:t>
      </w:r>
      <w:r w:rsidRPr="004A403D">
        <w:t>Платежное</w:t>
      </w:r>
      <w:r w:rsidR="004A403D" w:rsidRPr="004A403D">
        <w:t xml:space="preserve"> </w:t>
      </w:r>
      <w:r w:rsidRPr="004A403D">
        <w:t>поручение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ручном</w:t>
      </w:r>
      <w:r w:rsidR="004A403D" w:rsidRPr="004A403D">
        <w:t xml:space="preserve"> </w:t>
      </w:r>
      <w:r w:rsidRPr="004A403D">
        <w:t>режиме,</w:t>
      </w:r>
      <w:r w:rsidR="004A403D" w:rsidRPr="004A403D">
        <w:t xml:space="preserve"> </w:t>
      </w:r>
      <w:r w:rsidRPr="004A403D">
        <w:t>нажав</w:t>
      </w:r>
      <w:r w:rsidR="004A403D" w:rsidRPr="004A403D">
        <w:t xml:space="preserve"> </w:t>
      </w:r>
      <w:r w:rsidRPr="004A403D">
        <w:t>кнопку</w:t>
      </w:r>
      <w:r w:rsidR="004A403D" w:rsidRPr="004A403D">
        <w:t xml:space="preserve"> «</w:t>
      </w:r>
      <w:r w:rsidRPr="004A403D">
        <w:t>Сформировать</w:t>
      </w:r>
      <w:r w:rsidR="004A403D" w:rsidRPr="004A403D">
        <w:t xml:space="preserve"> </w:t>
      </w:r>
      <w:r w:rsidRPr="004A403D">
        <w:t>ПП</w:t>
      </w:r>
      <w:r w:rsidR="004A403D" w:rsidRPr="004A403D">
        <w:t xml:space="preserve">» </w:t>
      </w:r>
      <w:r w:rsidRPr="004A403D">
        <w:t>на</w:t>
      </w:r>
      <w:r w:rsidR="004A403D" w:rsidRPr="004A403D">
        <w:t xml:space="preserve"> </w:t>
      </w:r>
      <w:r w:rsidRPr="004A403D">
        <w:t>экранной</w:t>
      </w:r>
      <w:r w:rsidR="004A403D" w:rsidRPr="004A403D">
        <w:t xml:space="preserve"> </w:t>
      </w:r>
      <w:r w:rsidRPr="004A403D">
        <w:t>форме</w:t>
      </w:r>
      <w:r w:rsidR="004A403D" w:rsidRPr="004A403D">
        <w:t xml:space="preserve"> </w:t>
      </w:r>
      <w:r w:rsidR="00C33519">
        <w:t>Объявления на взнос наличными</w:t>
      </w:r>
      <w:bookmarkStart w:id="13" w:name="_GoBack"/>
      <w:bookmarkEnd w:id="13"/>
      <w:r w:rsidRPr="004A403D">
        <w:t>,</w:t>
      </w:r>
      <w:r w:rsidR="004A403D" w:rsidRPr="004A403D">
        <w:t xml:space="preserve"> </w:t>
      </w:r>
      <w:r w:rsidRPr="004A403D">
        <w:t>если</w:t>
      </w:r>
      <w:r w:rsidR="004A403D" w:rsidRPr="004A403D">
        <w:t xml:space="preserve"> </w:t>
      </w:r>
      <w:r w:rsidRPr="004A403D">
        <w:t>отсутствует</w:t>
      </w:r>
      <w:r w:rsidR="004A403D" w:rsidRPr="004A403D">
        <w:t xml:space="preserve"> </w:t>
      </w:r>
      <w:r w:rsidRPr="004A403D">
        <w:t>хотя</w:t>
      </w:r>
      <w:r w:rsidR="004A403D" w:rsidRPr="004A403D">
        <w:t xml:space="preserve"> </w:t>
      </w:r>
      <w:r w:rsidRPr="004A403D">
        <w:t>бы</w:t>
      </w:r>
      <w:r w:rsidR="004A403D" w:rsidRPr="004A403D">
        <w:t xml:space="preserve"> </w:t>
      </w:r>
      <w:r w:rsidRPr="004A403D">
        <w:t>одно</w:t>
      </w:r>
      <w:r w:rsidR="004A403D" w:rsidRPr="004A403D">
        <w:t xml:space="preserve"> </w:t>
      </w:r>
      <w:r w:rsidRPr="004A403D">
        <w:t>связанное</w:t>
      </w:r>
      <w:r w:rsidR="004A403D" w:rsidRPr="004A403D">
        <w:t xml:space="preserve"> </w:t>
      </w:r>
      <w:r w:rsidRPr="004A403D">
        <w:t>ПП</w:t>
      </w:r>
      <w:r w:rsidR="004A403D" w:rsidRPr="004A403D">
        <w:t xml:space="preserve"> </w:t>
      </w:r>
      <w:r w:rsidRPr="004A403D">
        <w:t>на</w:t>
      </w:r>
      <w:r w:rsidR="004A403D" w:rsidRPr="004A403D">
        <w:t xml:space="preserve"> </w:t>
      </w:r>
      <w:r w:rsidRPr="004A403D">
        <w:t>статусах</w:t>
      </w:r>
      <w:r w:rsidR="004A403D" w:rsidRPr="004A403D">
        <w:t xml:space="preserve"> «</w:t>
      </w:r>
      <w:r w:rsidRPr="004A403D">
        <w:t>Проект</w:t>
      </w:r>
      <w:r w:rsidR="004A403D" w:rsidRPr="004A403D">
        <w:t>»</w:t>
      </w:r>
      <w:r w:rsidRPr="004A403D">
        <w:t>,</w:t>
      </w:r>
      <w:r w:rsidR="004A403D" w:rsidRPr="004A403D">
        <w:t xml:space="preserve"> «</w:t>
      </w:r>
      <w:r w:rsidRPr="004A403D">
        <w:t>Подготовлен</w:t>
      </w:r>
      <w:r w:rsidR="004A403D" w:rsidRPr="004A403D">
        <w:t>»</w:t>
      </w:r>
      <w:r w:rsidRPr="004A403D">
        <w:t>,</w:t>
      </w:r>
      <w:r w:rsidR="004A403D" w:rsidRPr="004A403D">
        <w:t xml:space="preserve"> «</w:t>
      </w:r>
      <w:r w:rsidRPr="004A403D">
        <w:t>На</w:t>
      </w:r>
      <w:r w:rsidR="004A403D" w:rsidRPr="004A403D">
        <w:t xml:space="preserve"> </w:t>
      </w:r>
      <w:r w:rsidRPr="004A403D">
        <w:t>утверждении</w:t>
      </w:r>
      <w:r w:rsidR="004A403D" w:rsidRPr="004A403D">
        <w:t>»</w:t>
      </w:r>
      <w:r w:rsidRPr="004A403D">
        <w:t>,</w:t>
      </w:r>
      <w:r w:rsidR="004A403D" w:rsidRPr="004A403D">
        <w:t xml:space="preserve"> «</w:t>
      </w:r>
      <w:r w:rsidRPr="004A403D">
        <w:t>Подписан</w:t>
      </w:r>
      <w:r w:rsidR="004A403D" w:rsidRPr="004A403D">
        <w:t>»</w:t>
      </w:r>
      <w:r w:rsidRPr="004A403D">
        <w:t>,</w:t>
      </w:r>
      <w:r w:rsidR="004A403D" w:rsidRPr="004A403D">
        <w:t xml:space="preserve"> «</w:t>
      </w:r>
      <w:r w:rsidRPr="004A403D">
        <w:t>Отправлен</w:t>
      </w:r>
      <w:r w:rsidR="004A403D" w:rsidRPr="004A403D">
        <w:t xml:space="preserve"> </w:t>
      </w:r>
      <w:r w:rsidRPr="004A403D">
        <w:t>в</w:t>
      </w:r>
      <w:r w:rsidR="004A403D" w:rsidRPr="004A403D">
        <w:t xml:space="preserve"> </w:t>
      </w:r>
      <w:r w:rsidRPr="004A403D">
        <w:t>банк</w:t>
      </w:r>
      <w:r w:rsidR="004A403D" w:rsidRPr="004A403D">
        <w:t xml:space="preserve">» </w:t>
      </w:r>
      <w:r w:rsidRPr="004A403D">
        <w:t>или</w:t>
      </w:r>
      <w:r w:rsidR="004A403D" w:rsidRPr="004A403D">
        <w:t xml:space="preserve"> «</w:t>
      </w:r>
      <w:r w:rsidRPr="004A403D">
        <w:t>Исполнен</w:t>
      </w:r>
      <w:r w:rsidR="004A403D" w:rsidRPr="004A403D">
        <w:t>»</w:t>
      </w:r>
      <w:r w:rsidRPr="004A403D">
        <w:t>.</w:t>
      </w:r>
    </w:p>
    <w:p w14:paraId="26F7B62E" w14:textId="65E1855D" w:rsidR="00DF722D" w:rsidRPr="00505713" w:rsidRDefault="00772138" w:rsidP="00497683">
      <w:pPr>
        <w:pStyle w:val="GOSTNormal"/>
      </w:pPr>
      <w:r w:rsidRPr="00505713">
        <w:t>Список</w:t>
      </w:r>
      <w:r w:rsidR="004A403D">
        <w:t xml:space="preserve"> </w:t>
      </w:r>
      <w:r w:rsidRPr="00505713">
        <w:t>возможных</w:t>
      </w:r>
      <w:r w:rsidR="004A403D">
        <w:t xml:space="preserve"> </w:t>
      </w:r>
      <w:r w:rsidRPr="00505713">
        <w:t>действий</w:t>
      </w:r>
      <w:r w:rsidR="004A403D">
        <w:t xml:space="preserve"> </w:t>
      </w:r>
      <w:r w:rsidRPr="00505713">
        <w:t>с</w:t>
      </w:r>
      <w:r w:rsidR="004A403D">
        <w:t xml:space="preserve"> </w:t>
      </w:r>
      <w:r w:rsidRPr="00505713">
        <w:t>документом</w:t>
      </w:r>
      <w:r w:rsidR="004A403D">
        <w:t xml:space="preserve"> </w:t>
      </w:r>
      <w:r w:rsidRPr="00505713">
        <w:t>зависит</w:t>
      </w:r>
      <w:r w:rsidR="004A403D">
        <w:t xml:space="preserve"> </w:t>
      </w:r>
      <w:r w:rsidRPr="00505713">
        <w:t>от</w:t>
      </w:r>
      <w:r w:rsidR="004A403D">
        <w:t xml:space="preserve"> </w:t>
      </w:r>
      <w:r w:rsidRPr="00505713">
        <w:t>статуса,</w:t>
      </w:r>
      <w:r w:rsidR="004A403D">
        <w:t xml:space="preserve"> </w:t>
      </w:r>
      <w:r w:rsidRPr="00505713">
        <w:t>в</w:t>
      </w:r>
      <w:r w:rsidR="004A403D">
        <w:t xml:space="preserve"> </w:t>
      </w:r>
      <w:r w:rsidRPr="00505713">
        <w:t>котором</w:t>
      </w:r>
      <w:r w:rsidR="004A403D">
        <w:t xml:space="preserve"> </w:t>
      </w:r>
      <w:r w:rsidRPr="00505713">
        <w:t>он</w:t>
      </w:r>
      <w:r w:rsidR="004A403D">
        <w:t xml:space="preserve"> </w:t>
      </w:r>
      <w:r w:rsidRPr="00505713">
        <w:t>находится.</w:t>
      </w:r>
      <w:r w:rsidR="004A403D">
        <w:t xml:space="preserve"> </w:t>
      </w:r>
      <w:r w:rsidRPr="00505713">
        <w:t>Статус</w:t>
      </w:r>
      <w:r w:rsidR="004A403D">
        <w:t xml:space="preserve"> </w:t>
      </w:r>
      <w:r w:rsidRPr="00505713">
        <w:t>документа</w:t>
      </w:r>
      <w:r w:rsidR="004A403D">
        <w:t xml:space="preserve"> </w:t>
      </w:r>
      <w:r w:rsidRPr="00505713">
        <w:t>в</w:t>
      </w:r>
      <w:r w:rsidR="004A403D">
        <w:t xml:space="preserve"> </w:t>
      </w:r>
      <w:r w:rsidRPr="00505713">
        <w:t>списковой</w:t>
      </w:r>
      <w:r w:rsidR="004A403D">
        <w:t xml:space="preserve"> </w:t>
      </w:r>
      <w:r w:rsidRPr="00505713">
        <w:t>форме</w:t>
      </w:r>
      <w:r w:rsidR="004A403D">
        <w:t xml:space="preserve"> </w:t>
      </w:r>
      <w:r w:rsidRPr="00505713">
        <w:t>отображается</w:t>
      </w:r>
      <w:r w:rsidR="004A403D">
        <w:t xml:space="preserve"> </w:t>
      </w:r>
      <w:r w:rsidRPr="00505713">
        <w:t>в</w:t>
      </w:r>
      <w:r w:rsidR="004A403D">
        <w:t xml:space="preserve"> </w:t>
      </w:r>
      <w:r w:rsidRPr="00505713">
        <w:t>колонке</w:t>
      </w:r>
      <w:r w:rsidR="004A403D">
        <w:t xml:space="preserve"> «</w:t>
      </w:r>
      <w:r w:rsidR="00F56ACD" w:rsidRPr="00505713">
        <w:t>Наименование</w:t>
      </w:r>
      <w:r w:rsidR="004A403D">
        <w:t xml:space="preserve"> </w:t>
      </w:r>
      <w:r w:rsidR="00F56ACD" w:rsidRPr="00505713">
        <w:t>статуса</w:t>
      </w:r>
      <w:r w:rsidR="004A403D">
        <w:t>»</w:t>
      </w:r>
      <w:r w:rsidRPr="00505713">
        <w:t>.</w:t>
      </w:r>
    </w:p>
    <w:p w14:paraId="3581DE51" w14:textId="4EFE73BB" w:rsidR="006A2673" w:rsidRPr="00505713" w:rsidRDefault="00CD416F" w:rsidP="00497683">
      <w:pPr>
        <w:pStyle w:val="GOSTNormal"/>
      </w:pPr>
      <w:bookmarkStart w:id="14" w:name="_Toc208396218"/>
      <w:r w:rsidRPr="00505713">
        <w:t>В</w:t>
      </w:r>
      <w:r w:rsidR="004A403D">
        <w:t xml:space="preserve"> </w:t>
      </w:r>
      <w:r w:rsidRPr="00505713">
        <w:t>таблице</w:t>
      </w:r>
      <w:r w:rsidR="004A403D">
        <w:t xml:space="preserve"> </w:t>
      </w:r>
      <w:r w:rsidRPr="00505713">
        <w:t>представлено</w:t>
      </w:r>
      <w:r w:rsidR="004A403D">
        <w:t xml:space="preserve"> </w:t>
      </w:r>
      <w:r w:rsidRPr="00505713">
        <w:t>описание</w:t>
      </w:r>
      <w:r w:rsidR="004A403D">
        <w:t xml:space="preserve"> </w:t>
      </w:r>
      <w:r w:rsidRPr="00505713">
        <w:t>статусов</w:t>
      </w:r>
      <w:r w:rsidR="004A403D">
        <w:t xml:space="preserve"> </w:t>
      </w:r>
      <w:r w:rsidRPr="00505713">
        <w:t>документов</w:t>
      </w:r>
      <w:r w:rsidR="004A403D">
        <w:t xml:space="preserve"> </w:t>
      </w:r>
      <w:r w:rsidR="00FA4134" w:rsidRPr="00505713">
        <w:t>в</w:t>
      </w:r>
      <w:r w:rsidR="004A403D">
        <w:t xml:space="preserve"> </w:t>
      </w:r>
      <w:r w:rsidR="00FA4134" w:rsidRPr="00505713">
        <w:t>ЛК</w:t>
      </w:r>
      <w:r w:rsidR="004A403D">
        <w:t xml:space="preserve"> </w:t>
      </w:r>
      <w:r w:rsidR="00C32805">
        <w:t>ТОФК</w:t>
      </w:r>
      <w:r w:rsidRPr="00505713">
        <w:t>.</w:t>
      </w:r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591"/>
        <w:gridCol w:w="1274"/>
        <w:gridCol w:w="3281"/>
        <w:gridCol w:w="1884"/>
        <w:gridCol w:w="1591"/>
      </w:tblGrid>
      <w:tr w:rsidR="006A2673" w:rsidRPr="00505713" w14:paraId="61201D36" w14:textId="77777777" w:rsidTr="00405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523A8CA3" w14:textId="39ACD601" w:rsidR="006A2673" w:rsidRPr="00505713" w:rsidRDefault="006A2673" w:rsidP="004050A4">
            <w:pPr>
              <w:pStyle w:val="GOSTTableHead"/>
            </w:pPr>
            <w:r w:rsidRPr="00505713">
              <w:t>Наименование</w:t>
            </w:r>
            <w:r w:rsidR="004A403D">
              <w:t xml:space="preserve"> </w:t>
            </w:r>
            <w:r w:rsidRPr="00505713">
              <w:t>статуса</w:t>
            </w:r>
          </w:p>
        </w:tc>
        <w:tc>
          <w:tcPr>
            <w:tcW w:w="662" w:type="pct"/>
            <w:hideMark/>
          </w:tcPr>
          <w:p w14:paraId="2B32206F" w14:textId="69C77F54" w:rsidR="006A2673" w:rsidRPr="00505713" w:rsidRDefault="006A2673" w:rsidP="004050A4">
            <w:pPr>
              <w:pStyle w:val="GOSTTableHead"/>
            </w:pPr>
            <w:r w:rsidRPr="00505713">
              <w:t>Цветовая</w:t>
            </w:r>
            <w:r w:rsidR="004A403D">
              <w:t xml:space="preserve"> </w:t>
            </w:r>
            <w:r w:rsidRPr="00505713">
              <w:t>индикация</w:t>
            </w:r>
          </w:p>
        </w:tc>
        <w:tc>
          <w:tcPr>
            <w:tcW w:w="1824" w:type="pct"/>
            <w:hideMark/>
          </w:tcPr>
          <w:p w14:paraId="3D130649" w14:textId="531B67AF" w:rsidR="006A2673" w:rsidRPr="00505713" w:rsidRDefault="006A2673" w:rsidP="004050A4">
            <w:pPr>
              <w:pStyle w:val="GOSTTableHead"/>
            </w:pPr>
            <w:r w:rsidRPr="00505713">
              <w:t>Правила</w:t>
            </w:r>
            <w:r w:rsidR="004A403D">
              <w:t xml:space="preserve"> </w:t>
            </w:r>
            <w:r w:rsidRPr="00505713">
              <w:t>присвоения</w:t>
            </w:r>
          </w:p>
        </w:tc>
        <w:tc>
          <w:tcPr>
            <w:tcW w:w="861" w:type="pct"/>
            <w:hideMark/>
          </w:tcPr>
          <w:p w14:paraId="1DE4EEB2" w14:textId="1BA0C3CF" w:rsidR="006A2673" w:rsidRPr="00505713" w:rsidRDefault="006A2673" w:rsidP="004050A4">
            <w:pPr>
              <w:pStyle w:val="GOSTTableHead"/>
            </w:pPr>
            <w:r w:rsidRPr="00505713">
              <w:rPr>
                <w:rStyle w:val="afff"/>
                <w:b/>
                <w:bCs/>
              </w:rPr>
              <w:t>Предшествующий</w:t>
            </w:r>
            <w:r w:rsidR="004A403D">
              <w:rPr>
                <w:rStyle w:val="afff"/>
                <w:b/>
                <w:bCs/>
              </w:rPr>
              <w:t xml:space="preserve"> </w:t>
            </w:r>
            <w:r w:rsidRPr="00505713">
              <w:rPr>
                <w:rStyle w:val="afff"/>
                <w:b/>
                <w:bCs/>
              </w:rPr>
              <w:t>статус</w:t>
            </w:r>
          </w:p>
        </w:tc>
        <w:tc>
          <w:tcPr>
            <w:tcW w:w="827" w:type="pct"/>
          </w:tcPr>
          <w:p w14:paraId="72A5E3C6" w14:textId="57DBB6BF" w:rsidR="006A2673" w:rsidRPr="00505713" w:rsidRDefault="006A2673" w:rsidP="004050A4">
            <w:pPr>
              <w:pStyle w:val="GOSTTableHead"/>
            </w:pPr>
            <w:r w:rsidRPr="00505713">
              <w:rPr>
                <w:rStyle w:val="afff"/>
                <w:b/>
                <w:bCs/>
              </w:rPr>
              <w:t>Следующий</w:t>
            </w:r>
            <w:r w:rsidR="004A403D">
              <w:rPr>
                <w:rStyle w:val="afff"/>
                <w:b/>
                <w:bCs/>
              </w:rPr>
              <w:t xml:space="preserve"> </w:t>
            </w:r>
            <w:r w:rsidRPr="00505713">
              <w:rPr>
                <w:rStyle w:val="afff"/>
                <w:b/>
                <w:bCs/>
              </w:rPr>
              <w:t>статус</w:t>
            </w:r>
          </w:p>
        </w:tc>
      </w:tr>
      <w:tr w:rsidR="006A2673" w:rsidRPr="00505713" w14:paraId="0333B81C" w14:textId="77777777" w:rsidTr="00405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280D8B3E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Проект</w:t>
            </w:r>
          </w:p>
        </w:tc>
        <w:tc>
          <w:tcPr>
            <w:tcW w:w="662" w:type="pct"/>
            <w:hideMark/>
          </w:tcPr>
          <w:p w14:paraId="2AA38F35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Серый</w:t>
            </w:r>
          </w:p>
        </w:tc>
        <w:tc>
          <w:tcPr>
            <w:tcW w:w="1824" w:type="pct"/>
            <w:hideMark/>
          </w:tcPr>
          <w:p w14:paraId="5FB9BB3E" w14:textId="3948D846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Статус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присваивается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Системой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при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автоматическом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формировании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документа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на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основании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родительского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документа:</w:t>
            </w:r>
          </w:p>
          <w:p w14:paraId="0D76CDE0" w14:textId="77777777" w:rsidR="006A2673" w:rsidRPr="00505713" w:rsidRDefault="006A2673" w:rsidP="004050A4">
            <w:pPr>
              <w:pStyle w:val="GOSTTableListMark1"/>
            </w:pPr>
            <w:r w:rsidRPr="00505713">
              <w:t>Объявление;</w:t>
            </w:r>
          </w:p>
          <w:p w14:paraId="21C4CA71" w14:textId="77777777" w:rsidR="006A2673" w:rsidRPr="00505713" w:rsidRDefault="006A2673" w:rsidP="004050A4">
            <w:pPr>
              <w:pStyle w:val="GOSTTableListMark1"/>
            </w:pPr>
            <w:r w:rsidRPr="00505713">
              <w:t>Заявка.</w:t>
            </w:r>
          </w:p>
          <w:p w14:paraId="15971025" w14:textId="6BEA0E0D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Все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необходимые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реквизиты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документа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заполнены</w:t>
            </w:r>
          </w:p>
        </w:tc>
        <w:tc>
          <w:tcPr>
            <w:tcW w:w="861" w:type="pct"/>
            <w:hideMark/>
          </w:tcPr>
          <w:p w14:paraId="5F530CAB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-</w:t>
            </w:r>
          </w:p>
        </w:tc>
        <w:tc>
          <w:tcPr>
            <w:tcW w:w="827" w:type="pct"/>
          </w:tcPr>
          <w:p w14:paraId="1019E2ED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Подготовлен</w:t>
            </w:r>
          </w:p>
          <w:p w14:paraId="4C2359AA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Отменен</w:t>
            </w:r>
          </w:p>
        </w:tc>
      </w:tr>
      <w:tr w:rsidR="006A2673" w:rsidRPr="00505713" w14:paraId="64361780" w14:textId="77777777" w:rsidTr="004050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  <w:hideMark/>
          </w:tcPr>
          <w:p w14:paraId="722ACC7B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Подготовлен</w:t>
            </w:r>
          </w:p>
        </w:tc>
        <w:tc>
          <w:tcPr>
            <w:tcW w:w="662" w:type="pct"/>
            <w:hideMark/>
          </w:tcPr>
          <w:p w14:paraId="6EF3815F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Желтый</w:t>
            </w:r>
          </w:p>
        </w:tc>
        <w:tc>
          <w:tcPr>
            <w:tcW w:w="1824" w:type="pct"/>
            <w:hideMark/>
          </w:tcPr>
          <w:p w14:paraId="0EB6FFA4" w14:textId="2AF611D5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прохождении</w:t>
            </w:r>
            <w:r w:rsidR="004A403D">
              <w:rPr>
                <w:color w:val="000000" w:themeColor="text1"/>
              </w:rPr>
              <w:t xml:space="preserve"> </w:t>
            </w:r>
            <w:proofErr w:type="spellStart"/>
            <w:r w:rsidRPr="00505713">
              <w:rPr>
                <w:color w:val="000000" w:themeColor="text1"/>
              </w:rPr>
              <w:t>автоконтролей</w:t>
            </w:r>
            <w:proofErr w:type="spellEnd"/>
            <w:r w:rsidRPr="00505713">
              <w:rPr>
                <w:color w:val="000000" w:themeColor="text1"/>
              </w:rPr>
              <w:t>,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либо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ручной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lastRenderedPageBreak/>
              <w:t>проверки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(действие</w:t>
            </w:r>
            <w:r w:rsidR="004A403D">
              <w:rPr>
                <w:color w:val="000000" w:themeColor="text1"/>
              </w:rPr>
              <w:t xml:space="preserve"> «</w:t>
            </w:r>
            <w:r w:rsidRPr="00505713">
              <w:rPr>
                <w:color w:val="000000" w:themeColor="text1"/>
              </w:rPr>
              <w:t>Проверить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документ</w:t>
            </w:r>
            <w:r w:rsidR="004A403D">
              <w:rPr>
                <w:color w:val="000000" w:themeColor="text1"/>
              </w:rPr>
              <w:t>»</w:t>
            </w:r>
            <w:r w:rsidRPr="00505713">
              <w:rPr>
                <w:color w:val="000000" w:themeColor="text1"/>
              </w:rPr>
              <w:t>)</w:t>
            </w:r>
          </w:p>
        </w:tc>
        <w:tc>
          <w:tcPr>
            <w:tcW w:w="861" w:type="pct"/>
            <w:hideMark/>
          </w:tcPr>
          <w:p w14:paraId="1D7A003C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lastRenderedPageBreak/>
              <w:t>Проект</w:t>
            </w:r>
          </w:p>
        </w:tc>
        <w:tc>
          <w:tcPr>
            <w:tcW w:w="827" w:type="pct"/>
          </w:tcPr>
          <w:p w14:paraId="6C67C67A" w14:textId="6B3593D6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На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утверждении</w:t>
            </w:r>
          </w:p>
        </w:tc>
      </w:tr>
      <w:tr w:rsidR="006A2673" w:rsidRPr="00505713" w14:paraId="5B9B6A60" w14:textId="77777777" w:rsidTr="00405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0A3079F9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Отменен</w:t>
            </w:r>
          </w:p>
        </w:tc>
        <w:tc>
          <w:tcPr>
            <w:tcW w:w="662" w:type="pct"/>
            <w:hideMark/>
          </w:tcPr>
          <w:p w14:paraId="00C3EB3A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Красный</w:t>
            </w:r>
          </w:p>
        </w:tc>
        <w:tc>
          <w:tcPr>
            <w:tcW w:w="1824" w:type="pct"/>
            <w:hideMark/>
          </w:tcPr>
          <w:p w14:paraId="7723B229" w14:textId="27E5EDC6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При</w:t>
            </w:r>
            <w:r w:rsidR="004A403D">
              <w:rPr>
                <w:color w:val="000000" w:themeColor="text1"/>
              </w:rPr>
              <w:t xml:space="preserve"> </w:t>
            </w:r>
            <w:proofErr w:type="spellStart"/>
            <w:r w:rsidRPr="00505713">
              <w:rPr>
                <w:color w:val="000000" w:themeColor="text1"/>
              </w:rPr>
              <w:t>непрохождении</w:t>
            </w:r>
            <w:proofErr w:type="spellEnd"/>
            <w:r w:rsidR="004A403D">
              <w:rPr>
                <w:color w:val="000000" w:themeColor="text1"/>
              </w:rPr>
              <w:t xml:space="preserve"> </w:t>
            </w:r>
            <w:proofErr w:type="spellStart"/>
            <w:r w:rsidRPr="00505713">
              <w:rPr>
                <w:color w:val="000000" w:themeColor="text1"/>
              </w:rPr>
              <w:t>автоконтролей</w:t>
            </w:r>
            <w:proofErr w:type="spellEnd"/>
            <w:r w:rsidRPr="00505713">
              <w:rPr>
                <w:color w:val="000000" w:themeColor="text1"/>
              </w:rPr>
              <w:t>,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либо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ручной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проверки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(действие</w:t>
            </w:r>
            <w:r w:rsidR="004A403D">
              <w:rPr>
                <w:color w:val="000000" w:themeColor="text1"/>
              </w:rPr>
              <w:t xml:space="preserve"> «</w:t>
            </w:r>
            <w:r w:rsidRPr="00505713">
              <w:rPr>
                <w:color w:val="000000" w:themeColor="text1"/>
              </w:rPr>
              <w:t>Проверить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документ</w:t>
            </w:r>
            <w:r w:rsidR="004A403D">
              <w:rPr>
                <w:color w:val="000000" w:themeColor="text1"/>
              </w:rPr>
              <w:t>»</w:t>
            </w:r>
            <w:r w:rsidRPr="00505713">
              <w:rPr>
                <w:color w:val="000000" w:themeColor="text1"/>
              </w:rPr>
              <w:t>)</w:t>
            </w:r>
          </w:p>
        </w:tc>
        <w:tc>
          <w:tcPr>
            <w:tcW w:w="861" w:type="pct"/>
            <w:hideMark/>
          </w:tcPr>
          <w:p w14:paraId="2F76C18A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Проект</w:t>
            </w:r>
          </w:p>
        </w:tc>
        <w:tc>
          <w:tcPr>
            <w:tcW w:w="827" w:type="pct"/>
          </w:tcPr>
          <w:p w14:paraId="79EB86B3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-</w:t>
            </w:r>
          </w:p>
        </w:tc>
      </w:tr>
      <w:tr w:rsidR="006A2673" w:rsidRPr="00505713" w14:paraId="1255CE1F" w14:textId="77777777" w:rsidTr="004050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  <w:hideMark/>
          </w:tcPr>
          <w:p w14:paraId="744CCDB2" w14:textId="496908BD" w:rsidR="006A2673" w:rsidRPr="00505713" w:rsidRDefault="006A2673" w:rsidP="004050A4">
            <w:pPr>
              <w:pStyle w:val="GOSTTablenorm"/>
            </w:pPr>
            <w:r w:rsidRPr="00505713">
              <w:rPr>
                <w:rStyle w:val="aa"/>
                <w:i w:val="0"/>
                <w:iCs w:val="0"/>
              </w:rPr>
              <w:t>На</w:t>
            </w:r>
            <w:r w:rsidR="004A403D">
              <w:rPr>
                <w:rStyle w:val="aa"/>
                <w:i w:val="0"/>
                <w:iCs w:val="0"/>
              </w:rPr>
              <w:t xml:space="preserve"> </w:t>
            </w:r>
            <w:r w:rsidRPr="00505713">
              <w:rPr>
                <w:rStyle w:val="aa"/>
                <w:i w:val="0"/>
                <w:iCs w:val="0"/>
              </w:rPr>
              <w:t>подписании</w:t>
            </w:r>
            <w:r w:rsidR="004A403D">
              <w:rPr>
                <w:rStyle w:val="aa"/>
                <w:i w:val="0"/>
                <w:iCs w:val="0"/>
              </w:rPr>
              <w:t xml:space="preserve"> </w:t>
            </w:r>
            <w:r w:rsidRPr="00505713">
              <w:rPr>
                <w:rStyle w:val="aa"/>
                <w:i w:val="0"/>
                <w:iCs w:val="0"/>
              </w:rPr>
              <w:t>гл.</w:t>
            </w:r>
            <w:r w:rsidR="004A403D">
              <w:rPr>
                <w:rStyle w:val="aa"/>
                <w:i w:val="0"/>
                <w:iCs w:val="0"/>
              </w:rPr>
              <w:t xml:space="preserve"> </w:t>
            </w:r>
            <w:r w:rsidRPr="00505713">
              <w:rPr>
                <w:rStyle w:val="aa"/>
                <w:i w:val="0"/>
                <w:iCs w:val="0"/>
              </w:rPr>
              <w:t>бух</w:t>
            </w:r>
          </w:p>
        </w:tc>
        <w:tc>
          <w:tcPr>
            <w:tcW w:w="662" w:type="pct"/>
            <w:hideMark/>
          </w:tcPr>
          <w:p w14:paraId="417C2A4A" w14:textId="77777777" w:rsidR="006A2673" w:rsidRPr="00505713" w:rsidRDefault="006A2673" w:rsidP="004050A4">
            <w:pPr>
              <w:pStyle w:val="GOSTTablenorm"/>
            </w:pPr>
            <w:r w:rsidRPr="00505713">
              <w:t>Желтый</w:t>
            </w:r>
          </w:p>
        </w:tc>
        <w:tc>
          <w:tcPr>
            <w:tcW w:w="1824" w:type="pct"/>
            <w:hideMark/>
          </w:tcPr>
          <w:p w14:paraId="536F1FD7" w14:textId="1EDF9B63" w:rsidR="006A2673" w:rsidRPr="00505713" w:rsidRDefault="006A2673" w:rsidP="004050A4">
            <w:pPr>
              <w:pStyle w:val="GOSTTablenorm"/>
            </w:pPr>
            <w:r w:rsidRPr="00505713">
              <w:t>При</w:t>
            </w:r>
            <w:r w:rsidR="004A403D">
              <w:t xml:space="preserve"> </w:t>
            </w:r>
            <w:r w:rsidRPr="00505713">
              <w:t>выполнении</w:t>
            </w:r>
            <w:r w:rsidR="004A403D">
              <w:t xml:space="preserve"> </w:t>
            </w:r>
            <w:r w:rsidRPr="00505713">
              <w:t>действия</w:t>
            </w:r>
            <w:r w:rsidR="004A403D">
              <w:t xml:space="preserve"> «</w:t>
            </w:r>
            <w:r w:rsidRPr="00505713">
              <w:t>Направить</w:t>
            </w:r>
            <w:r w:rsidR="004A403D">
              <w:t xml:space="preserve"> </w:t>
            </w:r>
            <w:r w:rsidRPr="00505713">
              <w:t>на</w:t>
            </w:r>
            <w:r w:rsidR="004A403D">
              <w:t xml:space="preserve"> </w:t>
            </w:r>
            <w:r w:rsidRPr="00505713">
              <w:t>подписание</w:t>
            </w:r>
            <w:r w:rsidR="004A403D">
              <w:t>»</w:t>
            </w:r>
          </w:p>
        </w:tc>
        <w:tc>
          <w:tcPr>
            <w:tcW w:w="861" w:type="pct"/>
            <w:hideMark/>
          </w:tcPr>
          <w:p w14:paraId="69255578" w14:textId="77777777" w:rsidR="006A2673" w:rsidRPr="00505713" w:rsidRDefault="006A2673" w:rsidP="004050A4">
            <w:pPr>
              <w:pStyle w:val="GOSTTablenorm"/>
            </w:pPr>
            <w:r w:rsidRPr="00505713">
              <w:t>Подготовлен</w:t>
            </w:r>
          </w:p>
        </w:tc>
        <w:tc>
          <w:tcPr>
            <w:tcW w:w="827" w:type="pct"/>
          </w:tcPr>
          <w:p w14:paraId="584CB8AE" w14:textId="6AF366A3" w:rsidR="006A2673" w:rsidRPr="00505713" w:rsidRDefault="006A2673" w:rsidP="004050A4">
            <w:pPr>
              <w:pStyle w:val="GOSTTablenorm"/>
            </w:pPr>
            <w:r w:rsidRPr="00505713">
              <w:t>На</w:t>
            </w:r>
            <w:r w:rsidR="004A403D">
              <w:t xml:space="preserve"> </w:t>
            </w:r>
            <w:r w:rsidRPr="00505713">
              <w:t>подписании</w:t>
            </w:r>
            <w:r w:rsidR="004A403D">
              <w:t xml:space="preserve"> </w:t>
            </w:r>
            <w:r w:rsidRPr="00505713">
              <w:t>руководителем</w:t>
            </w:r>
          </w:p>
        </w:tc>
      </w:tr>
      <w:tr w:rsidR="006A2673" w:rsidRPr="00505713" w14:paraId="537FC642" w14:textId="77777777" w:rsidTr="00405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00D125C0" w14:textId="3F83C3F9" w:rsidR="006A2673" w:rsidRPr="00505713" w:rsidRDefault="006A2673" w:rsidP="004050A4">
            <w:pPr>
              <w:pStyle w:val="GOSTTablenorm"/>
            </w:pPr>
            <w:r w:rsidRPr="00505713">
              <w:t>На</w:t>
            </w:r>
            <w:r w:rsidR="004A403D">
              <w:t xml:space="preserve"> </w:t>
            </w:r>
            <w:r w:rsidRPr="00505713">
              <w:t>подписании</w:t>
            </w:r>
            <w:r w:rsidR="004A403D">
              <w:t xml:space="preserve"> </w:t>
            </w:r>
            <w:r w:rsidRPr="00505713">
              <w:t>руководителем</w:t>
            </w:r>
          </w:p>
        </w:tc>
        <w:tc>
          <w:tcPr>
            <w:tcW w:w="662" w:type="pct"/>
            <w:hideMark/>
          </w:tcPr>
          <w:p w14:paraId="72A1E9D9" w14:textId="77777777" w:rsidR="006A2673" w:rsidRPr="00505713" w:rsidRDefault="006A2673" w:rsidP="004050A4">
            <w:pPr>
              <w:pStyle w:val="GOSTTablenorm"/>
            </w:pPr>
            <w:r w:rsidRPr="00505713">
              <w:t>Желтый</w:t>
            </w:r>
          </w:p>
        </w:tc>
        <w:tc>
          <w:tcPr>
            <w:tcW w:w="1824" w:type="pct"/>
            <w:hideMark/>
          </w:tcPr>
          <w:p w14:paraId="48952564" w14:textId="5D7D837C" w:rsidR="006A2673" w:rsidRPr="00505713" w:rsidRDefault="006A2673" w:rsidP="004050A4">
            <w:pPr>
              <w:pStyle w:val="GOSTTablenorm"/>
            </w:pPr>
            <w:r w:rsidRPr="00505713">
              <w:t>При</w:t>
            </w:r>
            <w:r w:rsidR="004A403D">
              <w:t xml:space="preserve"> </w:t>
            </w:r>
            <w:r w:rsidRPr="00505713">
              <w:t>выполнении</w:t>
            </w:r>
            <w:r w:rsidR="004A403D">
              <w:t xml:space="preserve"> </w:t>
            </w:r>
            <w:r w:rsidRPr="00505713">
              <w:t>действия</w:t>
            </w:r>
            <w:r w:rsidR="004A403D">
              <w:t xml:space="preserve"> «</w:t>
            </w:r>
            <w:r w:rsidRPr="00505713">
              <w:t>Подписать</w:t>
            </w:r>
            <w:r w:rsidR="004A403D">
              <w:t xml:space="preserve">» </w:t>
            </w:r>
            <w:r w:rsidRPr="00505713">
              <w:t>главным</w:t>
            </w:r>
            <w:r w:rsidR="004A403D">
              <w:t xml:space="preserve"> </w:t>
            </w:r>
            <w:r w:rsidRPr="00505713">
              <w:t>бухгалтером</w:t>
            </w:r>
          </w:p>
        </w:tc>
        <w:tc>
          <w:tcPr>
            <w:tcW w:w="861" w:type="pct"/>
            <w:hideMark/>
          </w:tcPr>
          <w:p w14:paraId="1CC84093" w14:textId="22AF5382" w:rsidR="006A2673" w:rsidRPr="00505713" w:rsidRDefault="006A2673" w:rsidP="004050A4">
            <w:pPr>
              <w:pStyle w:val="GOSTTablenorm"/>
            </w:pPr>
            <w:r w:rsidRPr="00505713">
              <w:rPr>
                <w:rStyle w:val="aa"/>
                <w:i w:val="0"/>
                <w:iCs w:val="0"/>
              </w:rPr>
              <w:t>На</w:t>
            </w:r>
            <w:r w:rsidR="004A403D">
              <w:rPr>
                <w:rStyle w:val="aa"/>
                <w:i w:val="0"/>
                <w:iCs w:val="0"/>
              </w:rPr>
              <w:t xml:space="preserve"> </w:t>
            </w:r>
            <w:r w:rsidRPr="00505713">
              <w:rPr>
                <w:rStyle w:val="aa"/>
                <w:i w:val="0"/>
                <w:iCs w:val="0"/>
              </w:rPr>
              <w:t>подписании</w:t>
            </w:r>
            <w:r w:rsidR="004A403D">
              <w:rPr>
                <w:rStyle w:val="aa"/>
                <w:i w:val="0"/>
                <w:iCs w:val="0"/>
              </w:rPr>
              <w:t xml:space="preserve"> </w:t>
            </w:r>
            <w:r w:rsidRPr="00505713">
              <w:rPr>
                <w:rStyle w:val="aa"/>
                <w:i w:val="0"/>
                <w:iCs w:val="0"/>
              </w:rPr>
              <w:t>гл.</w:t>
            </w:r>
            <w:r w:rsidR="004A403D">
              <w:rPr>
                <w:rStyle w:val="aa"/>
                <w:i w:val="0"/>
                <w:iCs w:val="0"/>
              </w:rPr>
              <w:t xml:space="preserve"> </w:t>
            </w:r>
            <w:r w:rsidRPr="00505713">
              <w:rPr>
                <w:rStyle w:val="aa"/>
                <w:i w:val="0"/>
                <w:iCs w:val="0"/>
              </w:rPr>
              <w:t>бух</w:t>
            </w:r>
          </w:p>
        </w:tc>
        <w:tc>
          <w:tcPr>
            <w:tcW w:w="827" w:type="pct"/>
          </w:tcPr>
          <w:p w14:paraId="496219AC" w14:textId="77777777" w:rsidR="006A2673" w:rsidRPr="00505713" w:rsidRDefault="006A2673" w:rsidP="004050A4">
            <w:pPr>
              <w:pStyle w:val="GOSTTablenorm"/>
              <w:rPr>
                <w:rStyle w:val="aa"/>
                <w:i w:val="0"/>
                <w:iCs w:val="0"/>
              </w:rPr>
            </w:pPr>
            <w:r w:rsidRPr="00505713">
              <w:t>Подписан</w:t>
            </w:r>
          </w:p>
        </w:tc>
      </w:tr>
      <w:tr w:rsidR="006A2673" w:rsidRPr="00505713" w14:paraId="739F83E8" w14:textId="77777777" w:rsidTr="004050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  <w:hideMark/>
          </w:tcPr>
          <w:p w14:paraId="67E5A598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Подписан</w:t>
            </w:r>
          </w:p>
        </w:tc>
        <w:tc>
          <w:tcPr>
            <w:tcW w:w="662" w:type="pct"/>
            <w:hideMark/>
          </w:tcPr>
          <w:p w14:paraId="700EAD54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Желтый</w:t>
            </w:r>
          </w:p>
        </w:tc>
        <w:tc>
          <w:tcPr>
            <w:tcW w:w="1824" w:type="pct"/>
            <w:hideMark/>
          </w:tcPr>
          <w:p w14:paraId="7E1C6C0B" w14:textId="0BCD0B8A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подписании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гл.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бухгалтером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руководителем</w:t>
            </w:r>
          </w:p>
        </w:tc>
        <w:tc>
          <w:tcPr>
            <w:tcW w:w="861" w:type="pct"/>
            <w:hideMark/>
          </w:tcPr>
          <w:p w14:paraId="2369DE01" w14:textId="520AB8EF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На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подписании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руководителем</w:t>
            </w:r>
          </w:p>
        </w:tc>
        <w:tc>
          <w:tcPr>
            <w:tcW w:w="827" w:type="pct"/>
          </w:tcPr>
          <w:p w14:paraId="2F769785" w14:textId="61A4A8E4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Отправлен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в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банк</w:t>
            </w:r>
          </w:p>
        </w:tc>
      </w:tr>
      <w:tr w:rsidR="006A2673" w:rsidRPr="00505713" w14:paraId="193F7DAA" w14:textId="77777777" w:rsidTr="00405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  <w:hideMark/>
          </w:tcPr>
          <w:p w14:paraId="49945D22" w14:textId="42088FBC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Отправлен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в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банк</w:t>
            </w:r>
          </w:p>
        </w:tc>
        <w:tc>
          <w:tcPr>
            <w:tcW w:w="662" w:type="pct"/>
            <w:hideMark/>
          </w:tcPr>
          <w:p w14:paraId="5BC5B2F2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Оранжевый</w:t>
            </w:r>
          </w:p>
        </w:tc>
        <w:tc>
          <w:tcPr>
            <w:tcW w:w="1824" w:type="pct"/>
            <w:hideMark/>
          </w:tcPr>
          <w:p w14:paraId="4A6EE6B3" w14:textId="06BFE5C6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автоматической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или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ручной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(по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кнопке</w:t>
            </w:r>
            <w:r w:rsidR="004A403D">
              <w:rPr>
                <w:color w:val="000000" w:themeColor="text1"/>
              </w:rPr>
              <w:t xml:space="preserve"> «</w:t>
            </w:r>
            <w:r w:rsidRPr="00505713">
              <w:rPr>
                <w:color w:val="000000" w:themeColor="text1"/>
              </w:rPr>
              <w:t>Экспорт</w:t>
            </w:r>
            <w:r w:rsidR="004A403D">
              <w:rPr>
                <w:color w:val="000000" w:themeColor="text1"/>
              </w:rPr>
              <w:t>»</w:t>
            </w:r>
            <w:r w:rsidRPr="00505713">
              <w:rPr>
                <w:color w:val="000000" w:themeColor="text1"/>
              </w:rPr>
              <w:t>)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отправке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в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банк</w:t>
            </w:r>
          </w:p>
        </w:tc>
        <w:tc>
          <w:tcPr>
            <w:tcW w:w="861" w:type="pct"/>
            <w:hideMark/>
          </w:tcPr>
          <w:p w14:paraId="1B953360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Подписан</w:t>
            </w:r>
          </w:p>
        </w:tc>
        <w:tc>
          <w:tcPr>
            <w:tcW w:w="827" w:type="pct"/>
          </w:tcPr>
          <w:p w14:paraId="45E0B541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Исполнен</w:t>
            </w:r>
          </w:p>
          <w:p w14:paraId="58964E1C" w14:textId="0BF87749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Отказан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банком</w:t>
            </w:r>
          </w:p>
        </w:tc>
      </w:tr>
      <w:tr w:rsidR="006A2673" w:rsidRPr="00505713" w14:paraId="297A6547" w14:textId="77777777" w:rsidTr="004050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7" w:type="pct"/>
          </w:tcPr>
          <w:p w14:paraId="33C48F0B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Исполнен</w:t>
            </w:r>
          </w:p>
        </w:tc>
        <w:tc>
          <w:tcPr>
            <w:tcW w:w="662" w:type="pct"/>
          </w:tcPr>
          <w:p w14:paraId="16B059E3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Зеленый</w:t>
            </w:r>
          </w:p>
        </w:tc>
        <w:tc>
          <w:tcPr>
            <w:tcW w:w="1824" w:type="pct"/>
          </w:tcPr>
          <w:p w14:paraId="0675187C" w14:textId="1C5D32B9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получении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обработке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квитанции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из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кредитной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организации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об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исполнении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(ED206).</w:t>
            </w:r>
          </w:p>
          <w:p w14:paraId="5538F74E" w14:textId="3EC5E2CD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Автоматически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направляется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запрос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в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SVAP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на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удаление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записей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учета</w:t>
            </w:r>
          </w:p>
        </w:tc>
        <w:tc>
          <w:tcPr>
            <w:tcW w:w="861" w:type="pct"/>
          </w:tcPr>
          <w:p w14:paraId="05745643" w14:textId="169DDD42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Отправлен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в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банк</w:t>
            </w:r>
          </w:p>
        </w:tc>
        <w:tc>
          <w:tcPr>
            <w:tcW w:w="827" w:type="pct"/>
          </w:tcPr>
          <w:p w14:paraId="5B1E0388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-</w:t>
            </w:r>
          </w:p>
        </w:tc>
      </w:tr>
      <w:tr w:rsidR="006A2673" w:rsidRPr="00505713" w14:paraId="28E9E7A2" w14:textId="77777777" w:rsidTr="00405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7" w:type="pct"/>
          </w:tcPr>
          <w:p w14:paraId="578C2BB5" w14:textId="009E93E0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Отказан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банком</w:t>
            </w:r>
          </w:p>
        </w:tc>
        <w:tc>
          <w:tcPr>
            <w:tcW w:w="662" w:type="pct"/>
          </w:tcPr>
          <w:p w14:paraId="3775B391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Красный</w:t>
            </w:r>
          </w:p>
        </w:tc>
        <w:tc>
          <w:tcPr>
            <w:tcW w:w="1824" w:type="pct"/>
          </w:tcPr>
          <w:p w14:paraId="3976A256" w14:textId="23AD413C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При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получении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обработке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квитанции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из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кредитной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организации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об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ошибке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(ED201)</w:t>
            </w:r>
          </w:p>
        </w:tc>
        <w:tc>
          <w:tcPr>
            <w:tcW w:w="861" w:type="pct"/>
          </w:tcPr>
          <w:p w14:paraId="173E7CDC" w14:textId="26C0B171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Отправлен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в</w:t>
            </w:r>
            <w:r w:rsidR="004A403D">
              <w:rPr>
                <w:color w:val="000000" w:themeColor="text1"/>
              </w:rPr>
              <w:t xml:space="preserve"> </w:t>
            </w:r>
            <w:r w:rsidRPr="00505713">
              <w:rPr>
                <w:color w:val="000000" w:themeColor="text1"/>
              </w:rPr>
              <w:t>банк</w:t>
            </w:r>
          </w:p>
        </w:tc>
        <w:tc>
          <w:tcPr>
            <w:tcW w:w="827" w:type="pct"/>
          </w:tcPr>
          <w:p w14:paraId="5348BF90" w14:textId="77777777" w:rsidR="006A2673" w:rsidRPr="00505713" w:rsidRDefault="006A2673" w:rsidP="004050A4">
            <w:pPr>
              <w:pStyle w:val="GOSTTablenorm"/>
              <w:rPr>
                <w:color w:val="000000" w:themeColor="text1"/>
              </w:rPr>
            </w:pPr>
            <w:r w:rsidRPr="00505713">
              <w:rPr>
                <w:color w:val="000000" w:themeColor="text1"/>
              </w:rPr>
              <w:t>-</w:t>
            </w:r>
          </w:p>
        </w:tc>
      </w:tr>
    </w:tbl>
    <w:p w14:paraId="20454105" w14:textId="1A86F89B" w:rsidR="0096799A" w:rsidRPr="00505713" w:rsidRDefault="0096799A" w:rsidP="005F1CCC">
      <w:pPr>
        <w:pStyle w:val="1"/>
        <w:pageBreakBefore w:val="0"/>
        <w:jc w:val="left"/>
      </w:pPr>
      <w:bookmarkStart w:id="15" w:name="_Toc213405422"/>
      <w:bookmarkStart w:id="16" w:name="_Toc209192763"/>
      <w:bookmarkEnd w:id="14"/>
      <w:r w:rsidRPr="00505713">
        <w:t>Печать</w:t>
      </w:r>
      <w:r w:rsidR="004A403D">
        <w:t xml:space="preserve"> </w:t>
      </w:r>
      <w:r w:rsidRPr="00505713">
        <w:t>документа</w:t>
      </w:r>
      <w:bookmarkEnd w:id="15"/>
    </w:p>
    <w:p w14:paraId="36EB63D1" w14:textId="3675B2F6" w:rsidR="0096799A" w:rsidRDefault="0096799A" w:rsidP="005F1CCC">
      <w:pPr>
        <w:pStyle w:val="GOSTNormal"/>
      </w:pPr>
      <w:r w:rsidRPr="00505713">
        <w:t>Печать</w:t>
      </w:r>
      <w:r w:rsidR="004A403D">
        <w:t xml:space="preserve"> </w:t>
      </w:r>
      <w:r w:rsidRPr="00505713">
        <w:t>документа</w:t>
      </w:r>
      <w:r w:rsidR="004A403D">
        <w:t xml:space="preserve"> </w:t>
      </w:r>
      <w:r w:rsidRPr="00505713">
        <w:t>доступна</w:t>
      </w:r>
      <w:r w:rsidR="004A403D">
        <w:t xml:space="preserve"> </w:t>
      </w:r>
      <w:r w:rsidRPr="00505713">
        <w:t>по</w:t>
      </w:r>
      <w:r w:rsidR="004A403D">
        <w:t xml:space="preserve"> </w:t>
      </w:r>
      <w:r w:rsidRPr="00505713">
        <w:t>кнопке</w:t>
      </w:r>
      <w:r w:rsidR="004A403D">
        <w:t xml:space="preserve"> </w:t>
      </w:r>
      <w:r w:rsidR="00A03B95" w:rsidRPr="00505713">
        <w:rPr>
          <w:noProof/>
        </w:rPr>
        <w:drawing>
          <wp:inline distT="0" distB="0" distL="0" distR="0" wp14:anchorId="1474AB4E" wp14:editId="222918C8">
            <wp:extent cx="276225" cy="276225"/>
            <wp:effectExtent l="19050" t="19050" r="28575" b="285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27907" t="22727" r="16279" b="22727"/>
                    <a:stretch/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A403D">
        <w:t xml:space="preserve"> «</w:t>
      </w:r>
      <w:r w:rsidRPr="00505713">
        <w:t>Печать</w:t>
      </w:r>
      <w:r w:rsidR="004A403D">
        <w:t>»</w:t>
      </w:r>
      <w:r w:rsidRPr="00505713">
        <w:t>.</w:t>
      </w:r>
      <w:r w:rsidR="004A403D">
        <w:t xml:space="preserve"> </w:t>
      </w:r>
      <w:r w:rsidRPr="00505713">
        <w:t>В</w:t>
      </w:r>
      <w:r w:rsidR="004A403D">
        <w:t xml:space="preserve"> </w:t>
      </w:r>
      <w:r w:rsidRPr="00505713">
        <w:t>результате</w:t>
      </w:r>
      <w:r w:rsidR="004A403D">
        <w:t xml:space="preserve"> </w:t>
      </w:r>
      <w:r w:rsidRPr="00505713">
        <w:t>откроется</w:t>
      </w:r>
      <w:r w:rsidR="004A403D">
        <w:t xml:space="preserve"> </w:t>
      </w:r>
      <w:r w:rsidRPr="00505713">
        <w:t>визуальная</w:t>
      </w:r>
      <w:r w:rsidR="004A403D">
        <w:t xml:space="preserve"> </w:t>
      </w:r>
      <w:r w:rsidRPr="00505713">
        <w:t>форма</w:t>
      </w:r>
      <w:r w:rsidR="004A403D">
        <w:t xml:space="preserve"> </w:t>
      </w:r>
      <w:r w:rsidR="00A03B95" w:rsidRPr="00505713">
        <w:t>документа</w:t>
      </w:r>
      <w:r w:rsidRPr="00505713">
        <w:t>,</w:t>
      </w:r>
      <w:r w:rsidR="004A403D">
        <w:t xml:space="preserve"> </w:t>
      </w:r>
      <w:r w:rsidRPr="00505713">
        <w:t>которую</w:t>
      </w:r>
      <w:r w:rsidR="004A403D">
        <w:t xml:space="preserve"> </w:t>
      </w:r>
      <w:r w:rsidRPr="00505713">
        <w:t>можно</w:t>
      </w:r>
      <w:r w:rsidR="004A403D">
        <w:t xml:space="preserve"> </w:t>
      </w:r>
      <w:r w:rsidRPr="00505713">
        <w:t>распечатать</w:t>
      </w:r>
      <w:r w:rsidR="004A403D">
        <w:t xml:space="preserve"> </w:t>
      </w:r>
      <w:r w:rsidRPr="00505713">
        <w:t>или</w:t>
      </w:r>
      <w:r w:rsidR="004A403D">
        <w:t xml:space="preserve"> </w:t>
      </w:r>
      <w:r w:rsidRPr="00505713">
        <w:t>сохранить</w:t>
      </w:r>
      <w:r w:rsidR="004A403D">
        <w:t xml:space="preserve"> </w:t>
      </w:r>
      <w:r w:rsidRPr="00505713">
        <w:t>в</w:t>
      </w:r>
      <w:r w:rsidR="004A403D">
        <w:t xml:space="preserve"> </w:t>
      </w:r>
      <w:r w:rsidRPr="00505713">
        <w:t>формате</w:t>
      </w:r>
      <w:r w:rsidR="004A403D">
        <w:t xml:space="preserve"> </w:t>
      </w:r>
      <w:proofErr w:type="spellStart"/>
      <w:r w:rsidRPr="00505713">
        <w:t>pdf</w:t>
      </w:r>
      <w:proofErr w:type="spellEnd"/>
      <w:r w:rsidRPr="00505713">
        <w:t>.</w:t>
      </w:r>
      <w:bookmarkEnd w:id="16"/>
    </w:p>
    <w:p w14:paraId="15050550" w14:textId="0531590D" w:rsidR="00904BBD" w:rsidRPr="00505713" w:rsidRDefault="00904BBD" w:rsidP="00904BBD">
      <w:pPr>
        <w:pStyle w:val="1"/>
        <w:pageBreakBefore w:val="0"/>
        <w:ind w:left="357" w:hanging="357"/>
        <w:jc w:val="left"/>
      </w:pPr>
      <w:bookmarkStart w:id="17" w:name="_Toc213250222"/>
      <w:bookmarkStart w:id="18" w:name="_Toc213405423"/>
      <w:r w:rsidRPr="00505713">
        <w:lastRenderedPageBreak/>
        <w:t>Визуальные</w:t>
      </w:r>
      <w:r w:rsidR="004A403D">
        <w:t xml:space="preserve"> </w:t>
      </w:r>
      <w:r w:rsidRPr="00505713">
        <w:t>формы</w:t>
      </w:r>
      <w:r w:rsidR="004A403D">
        <w:t xml:space="preserve"> </w:t>
      </w:r>
      <w:r w:rsidRPr="00505713">
        <w:t>документов</w:t>
      </w:r>
      <w:bookmarkEnd w:id="17"/>
      <w:bookmarkEnd w:id="18"/>
    </w:p>
    <w:p w14:paraId="7CA998C3" w14:textId="6D4734D2" w:rsidR="00904BBD" w:rsidRPr="00505713" w:rsidRDefault="00904BBD" w:rsidP="00195CFB">
      <w:pPr>
        <w:pStyle w:val="21"/>
      </w:pPr>
      <w:r w:rsidRPr="00505713">
        <w:t>Печатная</w:t>
      </w:r>
      <w:r w:rsidR="004A403D">
        <w:t xml:space="preserve"> </w:t>
      </w:r>
      <w:r w:rsidRPr="00505713">
        <w:t>форма</w:t>
      </w:r>
      <w:r w:rsidR="004A403D">
        <w:t xml:space="preserve"> </w:t>
      </w:r>
      <w:r w:rsidRPr="00505713">
        <w:t>документа</w:t>
      </w:r>
      <w:r w:rsidR="004A403D">
        <w:t xml:space="preserve"> «</w:t>
      </w:r>
      <w:r w:rsidR="00195CFB" w:rsidRPr="00195CFB">
        <w:t>Платежное</w:t>
      </w:r>
      <w:r w:rsidR="004A403D">
        <w:t xml:space="preserve"> </w:t>
      </w:r>
      <w:r w:rsidR="00195CFB" w:rsidRPr="00195CFB">
        <w:t>поручение</w:t>
      </w:r>
      <w:r w:rsidR="004A403D">
        <w:t xml:space="preserve"> </w:t>
      </w:r>
      <w:r w:rsidR="00195CFB" w:rsidRPr="00195CFB">
        <w:t>(исходящее)</w:t>
      </w:r>
      <w:r w:rsidR="004A403D">
        <w:t xml:space="preserve"> </w:t>
      </w:r>
      <w:r w:rsidR="00195CFB" w:rsidRPr="00195CFB">
        <w:t>из</w:t>
      </w:r>
      <w:r w:rsidR="004A403D">
        <w:t xml:space="preserve"> </w:t>
      </w:r>
      <w:r w:rsidR="00195CFB" w:rsidRPr="00195CFB">
        <w:t>Объявления</w:t>
      </w:r>
      <w:r w:rsidR="004A403D">
        <w:t xml:space="preserve"> </w:t>
      </w:r>
      <w:r w:rsidR="00195CFB" w:rsidRPr="00195CFB">
        <w:t>на</w:t>
      </w:r>
      <w:r w:rsidR="004A403D">
        <w:t xml:space="preserve"> </w:t>
      </w:r>
      <w:r w:rsidR="00195CFB" w:rsidRPr="00195CFB">
        <w:t>взнос</w:t>
      </w:r>
      <w:r w:rsidR="004A403D">
        <w:t xml:space="preserve"> </w:t>
      </w:r>
      <w:r w:rsidR="00195CFB" w:rsidRPr="00195CFB">
        <w:t>наличными</w:t>
      </w:r>
      <w:r w:rsidR="004A403D">
        <w:t xml:space="preserve"> </w:t>
      </w:r>
      <w:r w:rsidR="00195CFB" w:rsidRPr="00195CFB">
        <w:t>(ОВН)</w:t>
      </w:r>
      <w:r w:rsidR="004A403D">
        <w:t>»</w:t>
      </w:r>
    </w:p>
    <w:p w14:paraId="115674B8" w14:textId="348612E0" w:rsidR="00904BBD" w:rsidRPr="00C641D2" w:rsidRDefault="00A55AB6" w:rsidP="00904BBD">
      <w:pPr>
        <w:pStyle w:val="GOSTFigure"/>
      </w:pPr>
      <w:r w:rsidRPr="00A55AB6">
        <w:rPr>
          <w:noProof/>
        </w:rPr>
        <w:drawing>
          <wp:inline distT="0" distB="0" distL="0" distR="0" wp14:anchorId="168EE3AF" wp14:editId="51AC9804">
            <wp:extent cx="4677410" cy="5697300"/>
            <wp:effectExtent l="19050" t="19050" r="27940" b="177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83522" cy="57047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22588FD" w14:textId="77777777" w:rsidR="00904BBD" w:rsidRPr="00505713" w:rsidRDefault="00904BBD" w:rsidP="005F1CCC">
      <w:pPr>
        <w:pStyle w:val="GOSTNormal"/>
      </w:pPr>
    </w:p>
    <w:sectPr w:rsidR="00904BBD" w:rsidRPr="00505713" w:rsidSect="00497683">
      <w:footerReference w:type="default" r:id="rId19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32E4E6" w16cid:durableId="2CB4F903"/>
  <w16cid:commentId w16cid:paraId="29440083" w16cid:durableId="2CB4F957"/>
  <w16cid:commentId w16cid:paraId="6C3181F4" w16cid:durableId="2CB4F982"/>
  <w16cid:commentId w16cid:paraId="4163E45E" w16cid:durableId="2CB4F9A5"/>
  <w16cid:commentId w16cid:paraId="0654C2EE" w16cid:durableId="2CB4F9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9912B" w14:textId="77777777" w:rsidR="008A11B3" w:rsidRDefault="008A11B3">
      <w:r>
        <w:separator/>
      </w:r>
    </w:p>
  </w:endnote>
  <w:endnote w:type="continuationSeparator" w:id="0">
    <w:p w14:paraId="1524E114" w14:textId="77777777" w:rsidR="008A11B3" w:rsidRDefault="008A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12EE" w14:textId="001A3BAA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</w:t>
    </w:r>
    <w:r w:rsidR="004A403D">
      <w:rPr>
        <w:sz w:val="28"/>
      </w:rPr>
      <w:t xml:space="preserve"> </w:t>
    </w:r>
    <w:r w:rsidRPr="00750217">
      <w:rPr>
        <w:sz w:val="28"/>
      </w:rPr>
      <w:t>г.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DF657" w14:textId="77777777" w:rsidR="008A11B3" w:rsidRDefault="008A11B3">
      <w:r>
        <w:separator/>
      </w:r>
    </w:p>
  </w:footnote>
  <w:footnote w:type="continuationSeparator" w:id="0">
    <w:p w14:paraId="4E4E598E" w14:textId="77777777" w:rsidR="008A11B3" w:rsidRDefault="008A1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1" w15:restartNumberingAfterBreak="0">
    <w:nsid w:val="150C16CB"/>
    <w:multiLevelType w:val="multilevel"/>
    <w:tmpl w:val="5718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1629F0"/>
    <w:multiLevelType w:val="multilevel"/>
    <w:tmpl w:val="15A4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4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2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5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E95ACA"/>
    <w:multiLevelType w:val="multilevel"/>
    <w:tmpl w:val="73945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BA4780A"/>
    <w:multiLevelType w:val="multilevel"/>
    <w:tmpl w:val="F740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0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pStyle w:val="GOSTTa6leListNum3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B0360E"/>
    <w:multiLevelType w:val="multilevel"/>
    <w:tmpl w:val="FCE0E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36"/>
  </w:num>
  <w:num w:numId="3">
    <w:abstractNumId w:val="20"/>
  </w:num>
  <w:num w:numId="4">
    <w:abstractNumId w:val="17"/>
  </w:num>
  <w:num w:numId="5">
    <w:abstractNumId w:val="21"/>
  </w:num>
  <w:num w:numId="6">
    <w:abstractNumId w:val="23"/>
  </w:num>
  <w:num w:numId="7">
    <w:abstractNumId w:val="25"/>
  </w:num>
  <w:num w:numId="8">
    <w:abstractNumId w:val="24"/>
  </w:num>
  <w:num w:numId="9">
    <w:abstractNumId w:val="29"/>
  </w:num>
  <w:num w:numId="10">
    <w:abstractNumId w:val="10"/>
  </w:num>
  <w:num w:numId="11">
    <w:abstractNumId w:val="18"/>
  </w:num>
  <w:num w:numId="12">
    <w:abstractNumId w:val="19"/>
  </w:num>
  <w:num w:numId="13">
    <w:abstractNumId w:val="16"/>
  </w:num>
  <w:num w:numId="14">
    <w:abstractNumId w:val="22"/>
  </w:num>
  <w:num w:numId="15">
    <w:abstractNumId w:val="33"/>
  </w:num>
  <w:num w:numId="16">
    <w:abstractNumId w:val="3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8"/>
  </w:num>
  <w:num w:numId="27">
    <w:abstractNumId w:val="14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7"/>
  </w:num>
  <w:num w:numId="32">
    <w:abstractNumId w:val="37"/>
    <w:lvlOverride w:ilvl="0">
      <w:startOverride w:val="1"/>
    </w:lvlOverride>
  </w:num>
  <w:num w:numId="33">
    <w:abstractNumId w:val="35"/>
  </w:num>
  <w:num w:numId="34">
    <w:abstractNumId w:val="31"/>
  </w:num>
  <w:num w:numId="35">
    <w:abstractNumId w:val="34"/>
  </w:num>
  <w:num w:numId="36">
    <w:abstractNumId w:val="27"/>
  </w:num>
  <w:num w:numId="37">
    <w:abstractNumId w:val="15"/>
  </w:num>
  <w:num w:numId="38">
    <w:abstractNumId w:val="26"/>
  </w:num>
  <w:num w:numId="39">
    <w:abstractNumId w:val="12"/>
  </w:num>
  <w:num w:numId="40">
    <w:abstractNumId w:val="28"/>
  </w:num>
  <w:num w:numId="41">
    <w:abstractNumId w:val="11"/>
  </w:num>
  <w:num w:numId="42">
    <w:abstractNumId w:val="38"/>
  </w:num>
  <w:num w:numId="43">
    <w:abstractNumId w:val="3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136EF"/>
    <w:rsid w:val="0002793A"/>
    <w:rsid w:val="00057E21"/>
    <w:rsid w:val="00091522"/>
    <w:rsid w:val="00094EE5"/>
    <w:rsid w:val="000A3257"/>
    <w:rsid w:val="000A3FB1"/>
    <w:rsid w:val="000A5A3C"/>
    <w:rsid w:val="000C661A"/>
    <w:rsid w:val="000C79C7"/>
    <w:rsid w:val="000D6201"/>
    <w:rsid w:val="000F3C8F"/>
    <w:rsid w:val="000F45C8"/>
    <w:rsid w:val="000F7B68"/>
    <w:rsid w:val="001002EA"/>
    <w:rsid w:val="001200B7"/>
    <w:rsid w:val="001231D5"/>
    <w:rsid w:val="00131777"/>
    <w:rsid w:val="001322A9"/>
    <w:rsid w:val="001351A2"/>
    <w:rsid w:val="00135EF3"/>
    <w:rsid w:val="00136199"/>
    <w:rsid w:val="00171137"/>
    <w:rsid w:val="00173A00"/>
    <w:rsid w:val="0018051B"/>
    <w:rsid w:val="00195CFB"/>
    <w:rsid w:val="001A1ED8"/>
    <w:rsid w:val="001C50C1"/>
    <w:rsid w:val="001C67A0"/>
    <w:rsid w:val="001D5D98"/>
    <w:rsid w:val="001E4396"/>
    <w:rsid w:val="001E669D"/>
    <w:rsid w:val="001F111E"/>
    <w:rsid w:val="001F3E1D"/>
    <w:rsid w:val="001F6A93"/>
    <w:rsid w:val="00200C70"/>
    <w:rsid w:val="00217441"/>
    <w:rsid w:val="002223E7"/>
    <w:rsid w:val="00256562"/>
    <w:rsid w:val="00261755"/>
    <w:rsid w:val="002708F7"/>
    <w:rsid w:val="002948E7"/>
    <w:rsid w:val="002A554C"/>
    <w:rsid w:val="002B3989"/>
    <w:rsid w:val="002C7EFE"/>
    <w:rsid w:val="002E0623"/>
    <w:rsid w:val="002F5428"/>
    <w:rsid w:val="0030150B"/>
    <w:rsid w:val="00310BBF"/>
    <w:rsid w:val="00353328"/>
    <w:rsid w:val="0037057A"/>
    <w:rsid w:val="00385808"/>
    <w:rsid w:val="00386F1A"/>
    <w:rsid w:val="003907A7"/>
    <w:rsid w:val="003A1A71"/>
    <w:rsid w:val="003A5776"/>
    <w:rsid w:val="003B3612"/>
    <w:rsid w:val="003D448B"/>
    <w:rsid w:val="003E21D2"/>
    <w:rsid w:val="00411588"/>
    <w:rsid w:val="0044380B"/>
    <w:rsid w:val="00452A4A"/>
    <w:rsid w:val="00455A52"/>
    <w:rsid w:val="00472C07"/>
    <w:rsid w:val="0048603E"/>
    <w:rsid w:val="004877CB"/>
    <w:rsid w:val="00493375"/>
    <w:rsid w:val="00497683"/>
    <w:rsid w:val="004A3681"/>
    <w:rsid w:val="004A403D"/>
    <w:rsid w:val="004A4043"/>
    <w:rsid w:val="004D608D"/>
    <w:rsid w:val="004F17A4"/>
    <w:rsid w:val="004F54AE"/>
    <w:rsid w:val="00504E02"/>
    <w:rsid w:val="00505713"/>
    <w:rsid w:val="00516BAC"/>
    <w:rsid w:val="005172FB"/>
    <w:rsid w:val="00521B72"/>
    <w:rsid w:val="005277D8"/>
    <w:rsid w:val="00542126"/>
    <w:rsid w:val="00542473"/>
    <w:rsid w:val="00543815"/>
    <w:rsid w:val="005630F3"/>
    <w:rsid w:val="005822D4"/>
    <w:rsid w:val="0059176E"/>
    <w:rsid w:val="005A1762"/>
    <w:rsid w:val="005B26F8"/>
    <w:rsid w:val="005E31DB"/>
    <w:rsid w:val="005E44F3"/>
    <w:rsid w:val="005F1CCC"/>
    <w:rsid w:val="00631FEE"/>
    <w:rsid w:val="006342AA"/>
    <w:rsid w:val="0064045C"/>
    <w:rsid w:val="006457F3"/>
    <w:rsid w:val="0066679F"/>
    <w:rsid w:val="00686DED"/>
    <w:rsid w:val="006900BC"/>
    <w:rsid w:val="0069089C"/>
    <w:rsid w:val="006A0571"/>
    <w:rsid w:val="006A242A"/>
    <w:rsid w:val="006A2673"/>
    <w:rsid w:val="006C1B8E"/>
    <w:rsid w:val="006C7C92"/>
    <w:rsid w:val="006D0F06"/>
    <w:rsid w:val="006D40CB"/>
    <w:rsid w:val="007229A5"/>
    <w:rsid w:val="0074246F"/>
    <w:rsid w:val="007577A8"/>
    <w:rsid w:val="007611CE"/>
    <w:rsid w:val="00762657"/>
    <w:rsid w:val="00770124"/>
    <w:rsid w:val="00771012"/>
    <w:rsid w:val="00771FDF"/>
    <w:rsid w:val="00772138"/>
    <w:rsid w:val="007807DF"/>
    <w:rsid w:val="00793ACF"/>
    <w:rsid w:val="007B46F3"/>
    <w:rsid w:val="007C11ED"/>
    <w:rsid w:val="007D3ACA"/>
    <w:rsid w:val="007F6B0E"/>
    <w:rsid w:val="008116EE"/>
    <w:rsid w:val="0081503E"/>
    <w:rsid w:val="00857069"/>
    <w:rsid w:val="008600C7"/>
    <w:rsid w:val="008652FB"/>
    <w:rsid w:val="008665AC"/>
    <w:rsid w:val="0087321D"/>
    <w:rsid w:val="008771C8"/>
    <w:rsid w:val="00877EC7"/>
    <w:rsid w:val="00883794"/>
    <w:rsid w:val="00885D2F"/>
    <w:rsid w:val="008861F4"/>
    <w:rsid w:val="008870D9"/>
    <w:rsid w:val="008938F6"/>
    <w:rsid w:val="008A11B3"/>
    <w:rsid w:val="008B514E"/>
    <w:rsid w:val="008C0B1B"/>
    <w:rsid w:val="008D764B"/>
    <w:rsid w:val="008E792E"/>
    <w:rsid w:val="008F002F"/>
    <w:rsid w:val="00904BBD"/>
    <w:rsid w:val="00910AAD"/>
    <w:rsid w:val="00911553"/>
    <w:rsid w:val="00921C4C"/>
    <w:rsid w:val="00925538"/>
    <w:rsid w:val="00965201"/>
    <w:rsid w:val="0096799A"/>
    <w:rsid w:val="00980155"/>
    <w:rsid w:val="009B41BF"/>
    <w:rsid w:val="009B5F34"/>
    <w:rsid w:val="009C73DD"/>
    <w:rsid w:val="009D170D"/>
    <w:rsid w:val="009D574A"/>
    <w:rsid w:val="009F28A0"/>
    <w:rsid w:val="009F3D3D"/>
    <w:rsid w:val="00A00504"/>
    <w:rsid w:val="00A0160F"/>
    <w:rsid w:val="00A018D7"/>
    <w:rsid w:val="00A03B95"/>
    <w:rsid w:val="00A34C8A"/>
    <w:rsid w:val="00A3629B"/>
    <w:rsid w:val="00A53B08"/>
    <w:rsid w:val="00A5557E"/>
    <w:rsid w:val="00A55AB6"/>
    <w:rsid w:val="00A64F75"/>
    <w:rsid w:val="00A92E18"/>
    <w:rsid w:val="00A93291"/>
    <w:rsid w:val="00AB35FD"/>
    <w:rsid w:val="00AC4C4B"/>
    <w:rsid w:val="00AC5E00"/>
    <w:rsid w:val="00AD0DBE"/>
    <w:rsid w:val="00AE4396"/>
    <w:rsid w:val="00B12932"/>
    <w:rsid w:val="00B21557"/>
    <w:rsid w:val="00B30B34"/>
    <w:rsid w:val="00B52563"/>
    <w:rsid w:val="00B72B83"/>
    <w:rsid w:val="00B76D7C"/>
    <w:rsid w:val="00B91F7A"/>
    <w:rsid w:val="00BA0C7F"/>
    <w:rsid w:val="00BA539A"/>
    <w:rsid w:val="00BD3642"/>
    <w:rsid w:val="00BD76A0"/>
    <w:rsid w:val="00BE59CA"/>
    <w:rsid w:val="00BF1E99"/>
    <w:rsid w:val="00BF3943"/>
    <w:rsid w:val="00BF44BB"/>
    <w:rsid w:val="00C03911"/>
    <w:rsid w:val="00C30F1A"/>
    <w:rsid w:val="00C32805"/>
    <w:rsid w:val="00C33519"/>
    <w:rsid w:val="00C35E6E"/>
    <w:rsid w:val="00C453EB"/>
    <w:rsid w:val="00C46BCC"/>
    <w:rsid w:val="00C570CD"/>
    <w:rsid w:val="00C63EC4"/>
    <w:rsid w:val="00CB5551"/>
    <w:rsid w:val="00CD416F"/>
    <w:rsid w:val="00CF25CE"/>
    <w:rsid w:val="00D1434A"/>
    <w:rsid w:val="00D20631"/>
    <w:rsid w:val="00D27451"/>
    <w:rsid w:val="00D322E3"/>
    <w:rsid w:val="00D5699B"/>
    <w:rsid w:val="00D5777C"/>
    <w:rsid w:val="00D96C0F"/>
    <w:rsid w:val="00DA3C6D"/>
    <w:rsid w:val="00DA5855"/>
    <w:rsid w:val="00DB1C19"/>
    <w:rsid w:val="00DB23DB"/>
    <w:rsid w:val="00DB2D89"/>
    <w:rsid w:val="00DF3E77"/>
    <w:rsid w:val="00DF722D"/>
    <w:rsid w:val="00E309A0"/>
    <w:rsid w:val="00E35410"/>
    <w:rsid w:val="00E52126"/>
    <w:rsid w:val="00E5577B"/>
    <w:rsid w:val="00E612A4"/>
    <w:rsid w:val="00E80165"/>
    <w:rsid w:val="00E81AD0"/>
    <w:rsid w:val="00E825B7"/>
    <w:rsid w:val="00E90225"/>
    <w:rsid w:val="00E95074"/>
    <w:rsid w:val="00EA56CC"/>
    <w:rsid w:val="00EC72E6"/>
    <w:rsid w:val="00ED287F"/>
    <w:rsid w:val="00EE1D11"/>
    <w:rsid w:val="00EE532B"/>
    <w:rsid w:val="00EF5BDD"/>
    <w:rsid w:val="00F17A5C"/>
    <w:rsid w:val="00F22C5A"/>
    <w:rsid w:val="00F41811"/>
    <w:rsid w:val="00F41AA0"/>
    <w:rsid w:val="00F45260"/>
    <w:rsid w:val="00F56ACD"/>
    <w:rsid w:val="00F72D5C"/>
    <w:rsid w:val="00F837B7"/>
    <w:rsid w:val="00F85D52"/>
    <w:rsid w:val="00FA4134"/>
    <w:rsid w:val="00FB2C73"/>
    <w:rsid w:val="00FE74C7"/>
    <w:rsid w:val="00FF02CC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B35FD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"/>
    <w:next w:val="GOSTNormal"/>
    <w:link w:val="10"/>
    <w:qFormat/>
    <w:rsid w:val="00AB35FD"/>
    <w:pPr>
      <w:keepNext/>
      <w:pageBreakBefore/>
      <w:numPr>
        <w:numId w:val="15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link w:val="22"/>
    <w:qFormat/>
    <w:rsid w:val="00AB35FD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link w:val="32"/>
    <w:qFormat/>
    <w:rsid w:val="00AB35FD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AB35FD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AB35FD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AB35FD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AB35FD"/>
    <w:pPr>
      <w:numPr>
        <w:ilvl w:val="6"/>
        <w:numId w:val="15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AB35FD"/>
    <w:pPr>
      <w:numPr>
        <w:ilvl w:val="7"/>
        <w:numId w:val="1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AB35FD"/>
    <w:pPr>
      <w:numPr>
        <w:ilvl w:val="8"/>
        <w:numId w:val="1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_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AB35FD"/>
    <w:pPr>
      <w:numPr>
        <w:numId w:val="12"/>
      </w:numPr>
    </w:pPr>
  </w:style>
  <w:style w:type="numbering" w:styleId="1ai">
    <w:name w:val="Outline List 1"/>
    <w:basedOn w:val="a6"/>
    <w:semiHidden/>
    <w:rsid w:val="00AB35FD"/>
    <w:pPr>
      <w:numPr>
        <w:numId w:val="13"/>
      </w:numPr>
    </w:pPr>
  </w:style>
  <w:style w:type="paragraph" w:styleId="HTML">
    <w:name w:val="HTML Address"/>
    <w:basedOn w:val="a3"/>
    <w:link w:val="HTML0"/>
    <w:semiHidden/>
    <w:rsid w:val="00AB35FD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AB35FD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AB35FD"/>
  </w:style>
  <w:style w:type="table" w:styleId="-1">
    <w:name w:val="Table Web 1"/>
    <w:basedOn w:val="a5"/>
    <w:semiHidden/>
    <w:rsid w:val="00AB35FD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AB35FD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AB35FD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AB35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AB35FD"/>
    <w:rPr>
      <w:i/>
      <w:iCs/>
    </w:rPr>
  </w:style>
  <w:style w:type="character" w:styleId="ab">
    <w:name w:val="Hyperlink"/>
    <w:uiPriority w:val="99"/>
    <w:rsid w:val="00AB35FD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AB35FD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AB35FD"/>
    <w:pPr>
      <w:numPr>
        <w:numId w:val="14"/>
      </w:numPr>
    </w:pPr>
  </w:style>
  <w:style w:type="paragraph" w:customStyle="1" w:styleId="23">
    <w:name w:val="Заг_2_Приложение"/>
    <w:basedOn w:val="a2"/>
    <w:next w:val="GOSTNormal"/>
    <w:link w:val="24"/>
    <w:rsid w:val="00AB35FD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AB35FD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AB35FD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AB35FD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AB35FD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AB35FD"/>
    <w:rPr>
      <w:sz w:val="16"/>
      <w:szCs w:val="16"/>
    </w:rPr>
  </w:style>
  <w:style w:type="character" w:styleId="af1">
    <w:name w:val="footnote reference"/>
    <w:semiHidden/>
    <w:rsid w:val="00AB35FD"/>
    <w:rPr>
      <w:vertAlign w:val="superscript"/>
    </w:rPr>
  </w:style>
  <w:style w:type="table" w:styleId="af2">
    <w:name w:val="Table Elegant"/>
    <w:basedOn w:val="a5"/>
    <w:semiHidden/>
    <w:rsid w:val="00AB35FD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AB35FD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AB35FD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AB35FD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AB35FD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AB35FD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AB35FD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AB35FD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AB35FD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AB35FD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AB35FD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AB35FD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AB35FD"/>
    <w:pPr>
      <w:numPr>
        <w:numId w:val="17"/>
      </w:numPr>
      <w:ind w:left="0" w:firstLine="0"/>
    </w:pPr>
  </w:style>
  <w:style w:type="paragraph" w:styleId="20">
    <w:name w:val="List Bullet 2"/>
    <w:basedOn w:val="a3"/>
    <w:semiHidden/>
    <w:rsid w:val="00AB35FD"/>
    <w:pPr>
      <w:numPr>
        <w:numId w:val="18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AB35FD"/>
    <w:pPr>
      <w:widowControl w:val="0"/>
      <w:numPr>
        <w:numId w:val="19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AB35FD"/>
    <w:pPr>
      <w:numPr>
        <w:numId w:val="20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AB35FD"/>
    <w:pPr>
      <w:numPr>
        <w:numId w:val="21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Название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AB35FD"/>
    <w:rPr>
      <w:b/>
      <w:bCs/>
      <w:sz w:val="20"/>
    </w:rPr>
  </w:style>
  <w:style w:type="paragraph" w:styleId="afc">
    <w:name w:val="footer"/>
    <w:basedOn w:val="a3"/>
    <w:link w:val="afd"/>
    <w:semiHidden/>
    <w:rsid w:val="00AB35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AB35FD"/>
  </w:style>
  <w:style w:type="character" w:styleId="aff">
    <w:name w:val="line number"/>
    <w:basedOn w:val="a4"/>
    <w:semiHidden/>
    <w:rsid w:val="00AB35FD"/>
  </w:style>
  <w:style w:type="paragraph" w:styleId="2">
    <w:name w:val="List Number 2"/>
    <w:basedOn w:val="a3"/>
    <w:semiHidden/>
    <w:rsid w:val="00AB35FD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AB35FD"/>
    <w:pPr>
      <w:numPr>
        <w:numId w:val="23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AB35FD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AB35FD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AB35FD"/>
    <w:pPr>
      <w:numPr>
        <w:numId w:val="26"/>
      </w:numPr>
      <w:ind w:left="0" w:firstLine="0"/>
    </w:pPr>
  </w:style>
  <w:style w:type="character" w:styleId="HTML4">
    <w:name w:val="HTML Sample"/>
    <w:semiHidden/>
    <w:rsid w:val="00AB35FD"/>
    <w:rPr>
      <w:rFonts w:ascii="Courier New" w:hAnsi="Courier New" w:cs="Courier New"/>
    </w:rPr>
  </w:style>
  <w:style w:type="paragraph" w:styleId="29">
    <w:name w:val="envelope return"/>
    <w:basedOn w:val="a3"/>
    <w:semiHidden/>
    <w:rsid w:val="00AB35FD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AB35FD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AB35FD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AB35FD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uiPriority w:val="99"/>
    <w:semiHidden/>
    <w:rsid w:val="00AB35FD"/>
  </w:style>
  <w:style w:type="paragraph" w:styleId="aff1">
    <w:name w:val="Normal Indent"/>
    <w:basedOn w:val="a3"/>
    <w:semiHidden/>
    <w:rsid w:val="00AB35FD"/>
    <w:pPr>
      <w:ind w:left="708"/>
    </w:pPr>
  </w:style>
  <w:style w:type="paragraph" w:styleId="14">
    <w:name w:val="toc 1"/>
    <w:uiPriority w:val="39"/>
    <w:rsid w:val="00AB35FD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AB35FD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AB35FD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AB35FD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AB35FD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AB35FD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AB35FD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AB35FD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AB35FD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AB35FD"/>
    <w:rPr>
      <w:i/>
      <w:iCs/>
    </w:rPr>
  </w:style>
  <w:style w:type="paragraph" w:styleId="2c">
    <w:name w:val="Body Text 2"/>
    <w:basedOn w:val="a3"/>
    <w:link w:val="2d"/>
    <w:semiHidden/>
    <w:rsid w:val="00AB35FD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AB35FD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AB35FD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AB35FD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AB35FD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AB35FD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AB35F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AB35FD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AB35FD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AB35FD"/>
    <w:pPr>
      <w:spacing w:after="120"/>
      <w:ind w:left="283"/>
    </w:pPr>
  </w:style>
  <w:style w:type="paragraph" w:styleId="2f0">
    <w:name w:val="List Continue 2"/>
    <w:basedOn w:val="a3"/>
    <w:semiHidden/>
    <w:rsid w:val="00AB35FD"/>
    <w:pPr>
      <w:spacing w:after="120"/>
      <w:ind w:left="566"/>
    </w:pPr>
  </w:style>
  <w:style w:type="paragraph" w:styleId="3b">
    <w:name w:val="List Continue 3"/>
    <w:basedOn w:val="a3"/>
    <w:semiHidden/>
    <w:rsid w:val="00AB35FD"/>
    <w:pPr>
      <w:spacing w:after="120"/>
      <w:ind w:left="849"/>
    </w:pPr>
  </w:style>
  <w:style w:type="paragraph" w:styleId="46">
    <w:name w:val="List Continue 4"/>
    <w:basedOn w:val="a3"/>
    <w:semiHidden/>
    <w:rsid w:val="00AB35FD"/>
    <w:pPr>
      <w:spacing w:after="120"/>
      <w:ind w:left="1132"/>
    </w:pPr>
  </w:style>
  <w:style w:type="paragraph" w:styleId="54">
    <w:name w:val="List Continue 5"/>
    <w:basedOn w:val="a3"/>
    <w:semiHidden/>
    <w:rsid w:val="00AB35FD"/>
    <w:pPr>
      <w:spacing w:after="120"/>
      <w:ind w:left="1415"/>
    </w:pPr>
  </w:style>
  <w:style w:type="character" w:styleId="affa">
    <w:name w:val="FollowedHyperlink"/>
    <w:semiHidden/>
    <w:rsid w:val="00AB35FD"/>
    <w:rPr>
      <w:color w:val="800080"/>
      <w:u w:val="single"/>
    </w:rPr>
  </w:style>
  <w:style w:type="table" w:styleId="15">
    <w:name w:val="Table Simple 1"/>
    <w:basedOn w:val="a5"/>
    <w:semiHidden/>
    <w:rsid w:val="00AB35FD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AB35FD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AB35FD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AB35F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AB35FD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AB35FD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AB35FD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AB35FD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AB35FD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AB35FD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AB35FD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AB35FD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AB35FD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AB35FD"/>
    <w:pPr>
      <w:ind w:left="283" w:hanging="283"/>
    </w:pPr>
  </w:style>
  <w:style w:type="paragraph" w:styleId="2f3">
    <w:name w:val="List 2"/>
    <w:basedOn w:val="a3"/>
    <w:semiHidden/>
    <w:rsid w:val="00AB35FD"/>
    <w:pPr>
      <w:ind w:left="566" w:hanging="283"/>
    </w:pPr>
  </w:style>
  <w:style w:type="paragraph" w:styleId="3e">
    <w:name w:val="List 3"/>
    <w:basedOn w:val="a3"/>
    <w:semiHidden/>
    <w:rsid w:val="00AB35FD"/>
    <w:pPr>
      <w:ind w:left="849" w:hanging="283"/>
    </w:pPr>
  </w:style>
  <w:style w:type="paragraph" w:styleId="48">
    <w:name w:val="List 4"/>
    <w:basedOn w:val="a3"/>
    <w:semiHidden/>
    <w:rsid w:val="00AB35FD"/>
    <w:pPr>
      <w:ind w:left="1132" w:hanging="283"/>
    </w:pPr>
  </w:style>
  <w:style w:type="paragraph" w:styleId="56">
    <w:name w:val="List 5"/>
    <w:basedOn w:val="a3"/>
    <w:semiHidden/>
    <w:rsid w:val="00AB35FD"/>
    <w:pPr>
      <w:ind w:left="1415" w:hanging="283"/>
    </w:pPr>
  </w:style>
  <w:style w:type="table" w:styleId="affe">
    <w:name w:val="Table Professional"/>
    <w:basedOn w:val="a5"/>
    <w:semiHidden/>
    <w:rsid w:val="00AB35FD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AB35FD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AB35FD"/>
    <w:pPr>
      <w:numPr>
        <w:numId w:val="27"/>
      </w:numPr>
    </w:pPr>
  </w:style>
  <w:style w:type="table" w:styleId="17">
    <w:name w:val="Table Columns 1"/>
    <w:basedOn w:val="a5"/>
    <w:semiHidden/>
    <w:rsid w:val="00AB35FD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AB35FD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AB35FD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AB35FD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AB35FD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uiPriority w:val="22"/>
    <w:qFormat/>
    <w:rsid w:val="00AB35FD"/>
    <w:rPr>
      <w:b/>
      <w:bCs/>
    </w:rPr>
  </w:style>
  <w:style w:type="paragraph" w:styleId="afff0">
    <w:name w:val="Document Map"/>
    <w:basedOn w:val="a3"/>
    <w:link w:val="afff1"/>
    <w:semiHidden/>
    <w:rsid w:val="00AB35F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AB35FD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AB35FD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AB35FD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AB35FD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AB35FD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AB35FD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AB35FD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AB35FD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AB35FD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AB35FD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AB35FD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AB35FD"/>
  </w:style>
  <w:style w:type="paragraph" w:styleId="afff8">
    <w:name w:val="footnote text"/>
    <w:link w:val="afff9"/>
    <w:semiHidden/>
    <w:rsid w:val="00AB35FD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AB35FD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AB35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AB35FD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AB35FD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AB35FD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AB35FD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AB35FD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AB35FD"/>
    <w:pPr>
      <w:spacing w:after="120"/>
      <w:ind w:left="1440" w:right="1440"/>
    </w:pPr>
  </w:style>
  <w:style w:type="character" w:styleId="HTMLa">
    <w:name w:val="HTML Cite"/>
    <w:semiHidden/>
    <w:rsid w:val="00AB35FD"/>
    <w:rPr>
      <w:i/>
      <w:iCs/>
    </w:rPr>
  </w:style>
  <w:style w:type="paragraph" w:styleId="affff">
    <w:name w:val="Message Header"/>
    <w:basedOn w:val="a3"/>
    <w:link w:val="affff0"/>
    <w:semiHidden/>
    <w:rsid w:val="00AB35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AB35FD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AB35FD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AB35FD"/>
    <w:pPr>
      <w:keepNext w:val="0"/>
      <w:numPr>
        <w:numId w:val="1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AB35FD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AB35FD"/>
    <w:pPr>
      <w:numPr>
        <w:numId w:val="2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AB35FD"/>
    <w:pPr>
      <w:numPr>
        <w:numId w:val="3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AB35FD"/>
    <w:pPr>
      <w:numPr>
        <w:numId w:val="4"/>
      </w:numPr>
    </w:pPr>
    <w:rPr>
      <w:snapToGrid w:val="0"/>
    </w:rPr>
  </w:style>
  <w:style w:type="paragraph" w:customStyle="1" w:styleId="GOSTListmark4">
    <w:name w:val="_GOST_List_mark4"/>
    <w:basedOn w:val="a3"/>
    <w:rsid w:val="00AB35FD"/>
    <w:pPr>
      <w:numPr>
        <w:numId w:val="5"/>
      </w:numPr>
    </w:pPr>
  </w:style>
  <w:style w:type="character" w:customStyle="1" w:styleId="GOSTReporterror">
    <w:name w:val="_GOST_Report_error"/>
    <w:rsid w:val="00AB35FD"/>
  </w:style>
  <w:style w:type="paragraph" w:customStyle="1" w:styleId="GOSTListnormal18">
    <w:name w:val="_GOST_List_normal_1.8"/>
    <w:rsid w:val="00AB35FD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AB35FD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AB35FD"/>
    <w:pPr>
      <w:keepNext/>
      <w:numPr>
        <w:numId w:val="6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AB35FD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AB35FD"/>
    <w:pPr>
      <w:keepNext/>
    </w:pPr>
  </w:style>
  <w:style w:type="paragraph" w:customStyle="1" w:styleId="GOSTNote">
    <w:name w:val="_GOST_Note"/>
    <w:next w:val="GOSTNormal"/>
    <w:link w:val="GOSTNote0"/>
    <w:rsid w:val="00AB35FD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AB35FD"/>
    <w:pPr>
      <w:ind w:firstLine="0"/>
    </w:pPr>
  </w:style>
  <w:style w:type="paragraph" w:customStyle="1" w:styleId="GOSTReg">
    <w:name w:val="_GOST_Reg"/>
    <w:next w:val="GOSTNormal"/>
    <w:rsid w:val="00AB35FD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AB35FD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AB35FD"/>
    <w:pPr>
      <w:pageBreakBefore w:val="0"/>
      <w:outlineLvl w:val="9"/>
    </w:pPr>
  </w:style>
  <w:style w:type="character" w:customStyle="1" w:styleId="GOSTSymBold">
    <w:name w:val="_GOST_Sym_Bold"/>
    <w:rsid w:val="00AB35FD"/>
    <w:rPr>
      <w:b/>
    </w:rPr>
  </w:style>
  <w:style w:type="character" w:customStyle="1" w:styleId="GOSTSymBoldItalic">
    <w:name w:val="_GOST_Sym_Bold_Italic"/>
    <w:rsid w:val="00AB35FD"/>
    <w:rPr>
      <w:b/>
      <w:i/>
    </w:rPr>
  </w:style>
  <w:style w:type="character" w:customStyle="1" w:styleId="GOSTSymItalic">
    <w:name w:val="_GOST_Sym_Italic"/>
    <w:rsid w:val="00AB35FD"/>
    <w:rPr>
      <w:i/>
    </w:rPr>
  </w:style>
  <w:style w:type="table" w:customStyle="1" w:styleId="GOSTTable">
    <w:name w:val="_GOST_Table"/>
    <w:basedOn w:val="a5"/>
    <w:rsid w:val="00AB35FD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AB35FD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AB35FD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AB35FD"/>
    <w:pPr>
      <w:numPr>
        <w:numId w:val="7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AB35FD"/>
    <w:pPr>
      <w:numPr>
        <w:numId w:val="10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AB35FD"/>
    <w:pPr>
      <w:numPr>
        <w:numId w:val="11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AB35FD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AB35FD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AB35FD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AB35FD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AB35FD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AB35FD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AB35FD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AB35FD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AB35FD"/>
    <w:pPr>
      <w:numPr>
        <w:numId w:val="28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AB35FD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AB35FD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AB35FD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AB35FD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AB35FD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AB35FD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AB35FD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AB35FD"/>
    <w:pPr>
      <w:numPr>
        <w:numId w:val="8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AB35FD"/>
    <w:pPr>
      <w:numPr>
        <w:numId w:val="9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AB35FD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AB35FD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AB35FD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AB35FD"/>
    <w:pPr>
      <w:numPr>
        <w:ilvl w:val="4"/>
      </w:numPr>
    </w:pPr>
  </w:style>
  <w:style w:type="paragraph" w:customStyle="1" w:styleId="GOSTTa6leListNum3">
    <w:name w:val="_GOST_Ta6le_List_Num_3"/>
    <w:basedOn w:val="a3"/>
    <w:rsid w:val="00AB35FD"/>
    <w:pPr>
      <w:numPr>
        <w:ilvl w:val="2"/>
        <w:numId w:val="33"/>
      </w:numPr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AB35FD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AB35FD"/>
    <w:pPr>
      <w:numPr>
        <w:ilvl w:val="6"/>
      </w:numPr>
    </w:pPr>
  </w:style>
  <w:style w:type="paragraph" w:customStyle="1" w:styleId="GOSTTableNum2">
    <w:name w:val="_GOST_Table_Num_2"/>
    <w:basedOn w:val="GOSTTableNum"/>
    <w:rsid w:val="00AB35FD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AB35FD"/>
    <w:pPr>
      <w:numPr>
        <w:ilvl w:val="2"/>
      </w:numPr>
    </w:pPr>
  </w:style>
  <w:style w:type="paragraph" w:customStyle="1" w:styleId="GOSTTableNum4">
    <w:name w:val="_GOST_Table_Num_4"/>
    <w:basedOn w:val="GOSTTableNum3"/>
    <w:rsid w:val="00AB35FD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AB35FD"/>
    <w:pPr>
      <w:numPr>
        <w:ilvl w:val="4"/>
      </w:numPr>
    </w:pPr>
  </w:style>
  <w:style w:type="paragraph" w:customStyle="1" w:styleId="GOSTTableNum6">
    <w:name w:val="_GOST_Table_Num_6"/>
    <w:basedOn w:val="GOSTTableNum5"/>
    <w:rsid w:val="00AB35FD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AB35FD"/>
    <w:pPr>
      <w:numPr>
        <w:ilvl w:val="6"/>
      </w:numPr>
    </w:pPr>
  </w:style>
  <w:style w:type="paragraph" w:customStyle="1" w:styleId="GOSTTitulfooter">
    <w:name w:val="_GOST_Titul_footer"/>
    <w:rsid w:val="00AB35FD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AB35FD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A016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a">
    <w:basedOn w:val="a3"/>
    <w:next w:val="af9"/>
    <w:qFormat/>
    <w:rsid w:val="00BD76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3E21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c">
    <w:basedOn w:val="a3"/>
    <w:next w:val="af9"/>
    <w:qFormat/>
    <w:rsid w:val="005424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F56AC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0C79C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">
    <w:basedOn w:val="a3"/>
    <w:next w:val="af9"/>
    <w:qFormat/>
    <w:rsid w:val="003A57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0">
    <w:basedOn w:val="a3"/>
    <w:next w:val="af9"/>
    <w:qFormat/>
    <w:rsid w:val="0009152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1">
    <w:basedOn w:val="a3"/>
    <w:next w:val="af9"/>
    <w:qFormat/>
    <w:rsid w:val="00E8016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2">
    <w:basedOn w:val="a3"/>
    <w:next w:val="af9"/>
    <w:qFormat/>
    <w:rsid w:val="00DB2D8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3">
    <w:basedOn w:val="a3"/>
    <w:next w:val="af9"/>
    <w:qFormat/>
    <w:rsid w:val="009F3D3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uto-cursor-target">
    <w:name w:val="auto-cursor-target"/>
    <w:basedOn w:val="a3"/>
    <w:rsid w:val="005F1CCC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afffff4">
    <w:basedOn w:val="a3"/>
    <w:next w:val="af9"/>
    <w:qFormat/>
    <w:rsid w:val="00877EC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5">
    <w:basedOn w:val="a3"/>
    <w:next w:val="af9"/>
    <w:qFormat/>
    <w:rsid w:val="006C1B8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inline-comment-marker">
    <w:name w:val="inline-comment-marker"/>
    <w:basedOn w:val="a4"/>
    <w:rsid w:val="0044380B"/>
  </w:style>
  <w:style w:type="paragraph" w:customStyle="1" w:styleId="afffff6">
    <w:basedOn w:val="a3"/>
    <w:next w:val="af9"/>
    <w:qFormat/>
    <w:rsid w:val="002E062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7">
    <w:basedOn w:val="a3"/>
    <w:next w:val="af9"/>
    <w:qFormat/>
    <w:rsid w:val="00AB35F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8E966-4D53-46FF-A960-74A376A5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0</TotalTime>
  <Pages>7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2025-11-07T07:07:00Z</dcterms:created>
  <dcterms:modified xsi:type="dcterms:W3CDTF">2025-11-13T11:11:00Z</dcterms:modified>
</cp:coreProperties>
</file>